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DL22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4812424.089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435394.15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4812444.027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435395.716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4812463.976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435397.14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4812483.85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435399.321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4812503.735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435401.406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K0+094.878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4812518.571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435402.522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5B76E60"/>
    <w:rsid w:val="35B76E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2024-01-17T07:08:00Z</dcterms:created>
  <dc:creator>千里之行始于足下足下足下足下</dc:creator>
  <cp:lastModifiedBy>千里之行始于足下足下足下足下</cp:lastModifiedBy>
  <dcterms:modified xsi:type="dcterms:W3CDTF">2024-01-17T07:11:39Z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02A5F90FDDA74D728C22E294D9C675E1_11</vt:lpwstr>
  </property>
  <property fmtid="{D5CDD505-2E9C-101B-9397-08002B2CF9AE}" pid="3" name="KSOProductBuildVer">
    <vt:lpwstr>2052-12.1.0.16250</vt:lpwstr>
  </property>
</Properties>
</file>