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DL21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4812417.005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435455.341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4812435.834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435462.079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4812454.671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435468.801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K0+045.113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4812459.486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435470.52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2634E2B"/>
    <w:rsid w:val="32634E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2024-01-17T07:08:00Z</dcterms:created>
  <dc:creator>千里之行始于足下足下足下足下</dc:creator>
  <cp:lastModifiedBy>千里之行始于足下足下足下足下</cp:lastModifiedBy>
  <dcterms:modified xsi:type="dcterms:W3CDTF">2024-01-17T07:11:31Z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8417BBD7B8A14223BF32BF0A1265A0D8_11</vt:lpwstr>
  </property>
  <property fmtid="{D5CDD505-2E9C-101B-9397-08002B2CF9AE}" pid="3" name="KSOProductBuildVer">
    <vt:lpwstr>2052-12.1.0.16250</vt:lpwstr>
  </property>
</Properties>
</file>