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DL20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4812520.771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435516.222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4812513.18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435534.696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4812509.206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435554.291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4812502.197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435572.834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126%%d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K0+071.762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4812495.336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435582.388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126%%d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C391FE7"/>
    <w:rsid w:val="3C391F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2024-01-17T07:08:00Z</dcterms:created>
  <dc:creator>千里之行始于足下足下足下足下</dc:creator>
  <cp:lastModifiedBy>千里之行始于足下足下足下足下</cp:lastModifiedBy>
  <dcterms:modified xsi:type="dcterms:W3CDTF">2024-01-17T07:11:24Z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5F35885DEB4C4C7281799C2F9452DB47_11</vt:lpwstr>
  </property>
  <property fmtid="{D5CDD505-2E9C-101B-9397-08002B2CF9AE}" pid="3" name="KSOProductBuildVer">
    <vt:lpwstr>2052-12.1.0.16250</vt:lpwstr>
  </property>
</Properties>
</file>