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DL19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4812451.045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435553.605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109%%d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4812444.802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435572.605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108%%d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4812438.596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435591.616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4812431.475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435610.305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K0+073.977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4812426.498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435623.366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0347233A"/>
    <w:rsid w:val="034723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2024-01-17T07:08:00Z</dcterms:created>
  <dc:creator>千里之行始于足下足下足下足下</dc:creator>
  <cp:lastModifiedBy>千里之行始于足下足下足下足下</cp:lastModifiedBy>
  <dcterms:modified xsi:type="dcterms:W3CDTF">2024-01-17T07:11:17Z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44C4B2262C7C428D8871F3CA85B35C5A_11</vt:lpwstr>
  </property>
  <property fmtid="{D5CDD505-2E9C-101B-9397-08002B2CF9AE}" pid="3" name="KSOProductBuildVer">
    <vt:lpwstr>2052-12.1.0.16250</vt:lpwstr>
  </property>
</Properties>
</file>