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DL18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4812397.059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435525.758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126%%d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4812388.941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435543.935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4812379.67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435561.651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4812371.628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435579.926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4812368.792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435599.437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4812362.525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435618.372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4812353.822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435636.379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K0+121.207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4812353.297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435637.466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57EB6E53"/>
    <w:rsid w:val="57EB6E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2024-01-17T07:08:00Z</dcterms:created>
  <dc:creator>千里之行始于足下足下足下足下</dc:creator>
  <cp:lastModifiedBy>千里之行始于足下足下足下足下</cp:lastModifiedBy>
  <dcterms:modified xsi:type="dcterms:W3CDTF">2024-01-17T07:11:02Z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B5FD4E00A5EB40AD845123418E903E46_11</vt:lpwstr>
  </property>
  <property fmtid="{D5CDD505-2E9C-101B-9397-08002B2CF9AE}" pid="3" name="KSOProductBuildVer">
    <vt:lpwstr>2052-12.1.0.16250</vt:lpwstr>
  </property>
</Properties>
</file>