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DL17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4812322.431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435577.543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294%%d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4812330.578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435559.278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294%%d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4812338.899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435541.092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292%%d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4812346.578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435522.625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293%%d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4812354.213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435504.141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292%%d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K0+080.747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4812354.492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435503.448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292%%d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4BEB6F36"/>
    <w:rsid w:val="4BEB6F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2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2024-01-17T07:07:00Z</dcterms:created>
  <dc:creator>千里之行始于足下足下足下足下</dc:creator>
  <cp:lastModifiedBy>千里之行始于足下足下足下足下</cp:lastModifiedBy>
  <dcterms:modified xsi:type="dcterms:W3CDTF">2024-01-17T07:10:51Z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B09F272226144B198810883A502B3DAC_11</vt:lpwstr>
  </property>
  <property fmtid="{D5CDD505-2E9C-101B-9397-08002B2CF9AE}" pid="3" name="KSOProductBuildVer">
    <vt:lpwstr>2052-12.1.0.16250</vt:lpwstr>
  </property>
</Properties>
</file>