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DL16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4812287.392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435463.2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4812304.364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435473.781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4812321.421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435484.222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4812338.555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435494.54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4812356.012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435504.298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4812373.617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435513.785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4812391.55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435522.623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4812409.254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435531.895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4812427.084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435540.956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4812444.913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435550.018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4812462.609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435559.286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4812480.562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435568.101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4812494.703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435581.167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4812502.217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435599.658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K0+280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4812511.049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435617.603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K0+300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4812518.671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435636.089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68%%d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K0+320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4812524.282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435655.236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76%%d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K0+340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4812528.981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435674.676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76%%d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K0+360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4812532.801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435694.294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81%%d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K0+380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4812536.022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435714.033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81%%d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K0+400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4812539.243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435733.772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81%%d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K0+401.281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4812539.449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435735.036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81%%d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660795A"/>
    <w:rsid w:val="466079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2024-01-17T07:07:00Z</dcterms:created>
  <dc:creator>千里之行始于足下足下足下足下</dc:creator>
  <cp:lastModifiedBy>千里之行始于足下足下足下足下</cp:lastModifiedBy>
  <dcterms:modified xsi:type="dcterms:W3CDTF">2024-01-17T07:10:43Z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C9385BBE0A7F4CC3BABA95BC475DE6BF_11</vt:lpwstr>
  </property>
  <property fmtid="{D5CDD505-2E9C-101B-9397-08002B2CF9AE}" pid="3" name="KSOProductBuildVer">
    <vt:lpwstr>2052-12.1.0.16250</vt:lpwstr>
  </property>
</Properties>
</file>