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DL15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4812266.006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435453.243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4812258.29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435471.694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4812250.16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435489.966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4812242.762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435508.539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4812235.552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435527.194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4812228.073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435545.738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4812218.832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435563.475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K0+136.163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4812212.01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435578.12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11D74BB"/>
    <w:rsid w:val="311D74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2024-01-17T07:07:00Z</dcterms:created>
  <dc:creator>千里之行始于足下足下足下足下</dc:creator>
  <cp:lastModifiedBy>千里之行始于足下足下足下足下</cp:lastModifiedBy>
  <dcterms:modified xsi:type="dcterms:W3CDTF">2024-01-17T07:10:29Z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5D81A76021C54985AE6A2BEA26AAD749_11</vt:lpwstr>
  </property>
  <property fmtid="{D5CDD505-2E9C-101B-9397-08002B2CF9AE}" pid="3" name="KSOProductBuildVer">
    <vt:lpwstr>2052-12.1.0.16250</vt:lpwstr>
  </property>
</Properties>
</file>