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DL14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4812283.303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435363.981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4812279.524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435383.597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4812276.908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435403.425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98%%d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4812272.553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435422.874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4812265.153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435441.445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K0+086.178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4812262.725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435447.125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113%%d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077630FB"/>
    <w:rsid w:val="077630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2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2024-01-17T07:07:00Z</dcterms:created>
  <dc:creator>千里之行始于足下足下足下足下</dc:creator>
  <cp:lastModifiedBy>千里之行始于足下足下足下足下</cp:lastModifiedBy>
  <dcterms:modified xsi:type="dcterms:W3CDTF">2024-01-17T07:10:15Z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08FC72425D564D388E560C4399A50813_11</vt:lpwstr>
  </property>
  <property fmtid="{D5CDD505-2E9C-101B-9397-08002B2CF9AE}" pid="3" name="KSOProductBuildVer">
    <vt:lpwstr>2052-12.1.0.16250</vt:lpwstr>
  </property>
</Properties>
</file>