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DL12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4812174.046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435472.665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281%%d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4812178.108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435453.085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283%%d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4812181.205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435433.366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K0+058.972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4812182.749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435414.48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10BE5D70"/>
    <w:rsid w:val="10BE5D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2024-01-17T07:07:00Z</dcterms:created>
  <dc:creator>千里之行始于足下足下足下足下</dc:creator>
  <cp:lastModifiedBy>千里之行始于足下足下足下足下</cp:lastModifiedBy>
  <dcterms:modified xsi:type="dcterms:W3CDTF">2024-01-17T07:09:36Z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8A3D762DF6804B88BFF349E59346E9CD_11</vt:lpwstr>
  </property>
  <property fmtid="{D5CDD505-2E9C-101B-9397-08002B2CF9AE}" pid="3" name="KSOProductBuildVer">
    <vt:lpwstr>2052-12.1.0.16250</vt:lpwstr>
  </property>
</Properties>
</file>