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DL11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4812107.949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435391.039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4812109.511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435371.126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4812110.409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435351.159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4812111.087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435331.181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4812111.733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435311.198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4812113.171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435291.253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276%%d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K0+107.458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4812114.496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435283.926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283%%d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FC635CE"/>
    <w:rsid w:val="4FC635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1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2024-01-17T07:09:20Z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FD556917D1BE4EC38CA7675EC6F2F90E_11</vt:lpwstr>
  </property>
  <property fmtid="{D5CDD505-2E9C-101B-9397-08002B2CF9AE}" pid="3" name="KSOProductBuildVer">
    <vt:lpwstr>2052-12.1.0.16250</vt:lpwstr>
  </property>
</Properties>
</file>