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DL10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4812102.702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435393.917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103%%d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4812101.943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435413.862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90%%d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4812101.857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435433.861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91%%d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4812101.588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435453.858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92%%d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4812100.968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435473.848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91%%d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K0+082.523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4812100.907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435476.371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91%%d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38550097"/>
    <w:rsid w:val="385500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3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2024-01-17T06:54:00Z</dcterms:created>
  <dc:creator>千里之行始于足下足下足下足下</dc:creator>
  <cp:lastModifiedBy>千里之行始于足下足下足下足下</cp:lastModifiedBy>
  <dcterms:modified xsi:type="dcterms:W3CDTF">2024-01-17T06:58:22Z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15E510FE2C904183B19FC9665AE3B930_11</vt:lpwstr>
  </property>
  <property fmtid="{D5CDD505-2E9C-101B-9397-08002B2CF9AE}" pid="3" name="KSOProductBuildVer">
    <vt:lpwstr>2052-12.1.0.16250</vt:lpwstr>
  </property>
</Properties>
</file>