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DL08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4812017.723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435274.45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77%%d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4812020.139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435294.233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4812020.791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435314.222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4812021.44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435334.212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4812021.886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435354.207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4812022.393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435374.2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K0+107.951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4812022.541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435382.15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89%%d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748136DC"/>
    <w:rsid w:val="748136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4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2024-01-17T06:54:00Z</dcterms:created>
  <dc:creator>千里之行始于足下足下足下足下</dc:creator>
  <cp:lastModifiedBy>千里之行始于足下足下足下足下</cp:lastModifiedBy>
  <dcterms:modified xsi:type="dcterms:W3CDTF">2024-01-17T06:58:59Z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7E0020B3F88E420C86E37B698EDFFA3E_11</vt:lpwstr>
  </property>
  <property fmtid="{D5CDD505-2E9C-101B-9397-08002B2CF9AE}" pid="3" name="KSOProductBuildVer">
    <vt:lpwstr>2052-12.1.0.16250</vt:lpwstr>
  </property>
</Properties>
</file>