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DL07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4812036.615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435261.155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4812037.322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435241.17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4812038.861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435221.232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4812040.862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435201.336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4812042.727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435181.429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4812044.572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435161.516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275%%d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K0+107.16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4812045.165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435154.381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275%%d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6F6116D5"/>
    <w:rsid w:val="6F6116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5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2024-01-17T06:53:00Z</dcterms:created>
  <dc:creator>千里之行始于足下足下足下足下</dc:creator>
  <cp:lastModifiedBy>千里之行始于足下足下足下足下</cp:lastModifiedBy>
  <dcterms:modified xsi:type="dcterms:W3CDTF">2024-01-17T06:59:44Z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2AC8C92B34604432A2CA1F228C8D1ED9_11</vt:lpwstr>
  </property>
  <property fmtid="{D5CDD505-2E9C-101B-9397-08002B2CF9AE}" pid="3" name="KSOProductBuildVer">
    <vt:lpwstr>2052-12.1.0.16250</vt:lpwstr>
  </property>
</Properties>
</file>