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DL04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4812305.207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434507.483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229%%d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4812297.446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434489.225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251%%d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4812289.514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434470.964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239%%d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4812281.385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434452.71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4812273.538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434434.314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4812265.692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434415.917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4812257.854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434397.517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4812250.061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434379.098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4812242.211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434360.703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4812234.156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434342.397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4812226.014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434324.13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4812218.001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434305.805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4812209.919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434287.511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4812201.779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434269.243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4812194.413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434250.649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4812186.944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434232.098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4812179.221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434213.654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4812172.693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434194.764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253%%d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4812166.868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434175.631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253%%d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4812160.759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434156.587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253%%d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K0+400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4812168.255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434141.826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358%%d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K0+420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4812186.773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434149.226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K0+440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4812205.227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434156.899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K0+460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4812224.265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434156.796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339%%d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K0+480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4812242.776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434149.227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337%%d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K0+500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4812261.283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434141.65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339%%d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K0+511.2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4812271.961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434138.308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7A042DD5"/>
    <w:rsid w:val="7A042D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6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2024-01-17T06:53:00Z</dcterms:created>
  <dc:creator>千里之行始于足下足下足下足下</dc:creator>
  <cp:lastModifiedBy>千里之行始于足下足下足下足下</cp:lastModifiedBy>
  <dcterms:modified xsi:type="dcterms:W3CDTF">2024-01-17T06:59:25Z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2E9297C5B01A4E6389B12E1AC1CD187B_11</vt:lpwstr>
  </property>
  <property fmtid="{D5CDD505-2E9C-101B-9397-08002B2CF9AE}" pid="3" name="KSOProductBuildVer">
    <vt:lpwstr>2052-12.1.0.16250</vt:lpwstr>
  </property>
</Properties>
</file>