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DL03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4812277.345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434146.572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4812296.563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434141.043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4812315.713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434135.274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4812334.863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434129.505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4812354.013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434123.736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4812373.167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434117.979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4812392.298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434112.151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K0+131.802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4812403.584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434108.698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554E79E6"/>
    <w:rsid w:val="554E79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6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2024-01-17T06:59:19Z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EFF2C7D31BBE4ACC9172F32D832528D3_11</vt:lpwstr>
  </property>
  <property fmtid="{D5CDD505-2E9C-101B-9397-08002B2CF9AE}" pid="3" name="KSOProductBuildVer">
    <vt:lpwstr>2052-12.1.0.16250</vt:lpwstr>
  </property>
</Properties>
</file>