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DL02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4812288.114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433905.665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64%%d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4812297.674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433923.191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57%%d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4812310.331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433938.66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50%%d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4812323.574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433953.629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45%%d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4812336.508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433968.841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52%%d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4812347.915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433985.259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60%%d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4812358.033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434002.437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67%%d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4812365.916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434020.818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67%%d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4812374.303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434038.974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66%%d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4812382.49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434057.221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66%%d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K0+200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4812390.171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434075.685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68%%d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K0+220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4812397.701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434094.214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68%%d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K0+240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4812405.276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434112.723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67%%d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K0+260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4812413.039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434131.155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67%%d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K0+280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4812419.946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434149.904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74%%d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K0+294.847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4812425.204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434163.758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72%%d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48F933A1"/>
    <w:rsid w:val="48F933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6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2024-01-17T06:52:00Z</dcterms:created>
  <dc:creator>千里之行始于足下足下足下足下</dc:creator>
  <cp:lastModifiedBy>千里之行始于足下足下足下足下</cp:lastModifiedBy>
  <dcterms:modified xsi:type="dcterms:W3CDTF">2024-01-17T06:59:13Z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91611BF3CBCC46939EC6E7DC853FA4B7_11</vt:lpwstr>
  </property>
  <property fmtid="{D5CDD505-2E9C-101B-9397-08002B2CF9AE}" pid="3" name="KSOProductBuildVer">
    <vt:lpwstr>2052-12.1.0.16250</vt:lpwstr>
  </property>
</Properties>
</file>