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DL01</w:t>
      </w:r>
      <w:r>
        <w:rPr>
          <w:rFonts w:hint="eastAsia"/>
          <w:sz w:val="28"/>
          <w:szCs w:val="28"/>
        </w:rPr>
        <w:t>逐桩坐标表</w:t>
      </w:r>
    </w:p>
    <w:p>
      <w:bookmarkStart w:id="0" w:name="_GoBack"/>
      <w:bookmarkEnd w:id="0"/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4812252.627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434036.063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4812271.406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434029.181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339%%d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4812289.784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434021.328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335%%d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4812307.864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434012.782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333%%d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4812325.778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434003.896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335%%d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4812344.372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433996.588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4812363.189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433989.813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4812382.177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433983.554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4812401.435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433978.184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K0+174.634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4812415.193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433973.262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335%%d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78537E90"/>
    <w:rsid w:val="78537E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6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2024-01-17T06:52:00Z</dcterms:created>
  <dc:creator>千里之行始于足下足下足下足下</dc:creator>
  <cp:lastModifiedBy>千里之行始于足下足下足下足下</cp:lastModifiedBy>
  <dcterms:modified xsi:type="dcterms:W3CDTF">2024-01-17T06:59:08Z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05F1360E42084EF1BC4ECD40AFACB3C4_11</vt:lpwstr>
  </property>
  <property fmtid="{D5CDD505-2E9C-101B-9397-08002B2CF9AE}" pid="3" name="KSOProductBuildVer">
    <vt:lpwstr>2052-12.1.0.16250</vt:lpwstr>
  </property>
</Properties>
</file>