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起点DL09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246.891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246.76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246.625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0.068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K0+028.35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K0+051.645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8.35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246.024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3.005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8.355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245.862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8.763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0.077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K0+071.238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K0+088.759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0.81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11.238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246.401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5.925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0.035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K0+094.077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K0+105.925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2.695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5.318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246.466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14.075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246.441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246.421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246.351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DL09 K0+180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终点DL09 K0+184.533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246.32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0.684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4.533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4.533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169A6641"/>
    <w:rsid w:val="002C2177"/>
    <w:rsid w:val="00401F3E"/>
    <w:rsid w:val="00614736"/>
    <w:rsid w:val="00953B31"/>
    <w:rsid w:val="00994D20"/>
    <w:rsid w:val="00B55BDA"/>
    <w:rsid w:val="00D474E7"/>
    <w:rsid w:val="00DE77A4"/>
    <w:rsid w:val="169A66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4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千里之行始于足下足下足下足下</dc:creator>
  <cp:lastModifiedBy>千里之行始于足下足下足下足下</cp:lastModifiedBy>
  <dcterms:modified xsi:type="dcterms:W3CDTF">2024-01-17T06:58:52Z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EAE63F2EC06A42EF8DBC6C38FB996C71_11</vt:lpwstr>
  </property>
  <property fmtid="{D5CDD505-2E9C-101B-9397-08002B2CF9AE}" pid="3" name="KSOProductBuildVer">
    <vt:lpwstr>2052-12.1.0.16250</vt:lpwstr>
  </property>
</Properties>
</file>