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起点DL05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247.68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247.662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247.696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247.593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6.225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0.019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K0+053.775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K0+066.225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13.775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247.739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3.588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0.013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K0+076.413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K0+083.587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10.188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247.598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16.413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247.502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247.584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247.497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247.551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4.346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K0+175.654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DL05 K0+184.345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15.654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终点DL05 K0+195.07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247.81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1.719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15.07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10.725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2796CF4"/>
    <w:rsid w:val="002C2177"/>
    <w:rsid w:val="00401F3E"/>
    <w:rsid w:val="00614736"/>
    <w:rsid w:val="00953B31"/>
    <w:rsid w:val="00994D20"/>
    <w:rsid w:val="00B55BDA"/>
    <w:rsid w:val="00D474E7"/>
    <w:rsid w:val="00DE77A4"/>
    <w:rsid w:val="32796C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7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2024-01-17T07:00:39Z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229D18F9670741CF9058ABD142619278_11</vt:lpwstr>
  </property>
  <property fmtid="{D5CDD505-2E9C-101B-9397-08002B2CF9AE}" pid="3" name="KSOProductBuildVer">
    <vt:lpwstr>2052-12.1.0.16250</vt:lpwstr>
  </property>
</Properties>
</file>