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起点DL18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246.02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246.086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245.905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245.709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245.303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650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6.338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0.031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K0+073.664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K0+086.337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2.03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13.664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245.287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DL18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13.663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终点DL18 K0+121.207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245.36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0.344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21.207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21.207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52D14B93"/>
    <w:rsid w:val="002C2177"/>
    <w:rsid w:val="00401F3E"/>
    <w:rsid w:val="00614736"/>
    <w:rsid w:val="00953B31"/>
    <w:rsid w:val="00994D20"/>
    <w:rsid w:val="00B55BDA"/>
    <w:rsid w:val="00D474E7"/>
    <w:rsid w:val="00DE77A4"/>
    <w:rsid w:val="52D14B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2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2024-01-17T07:03:00Z</dcterms:created>
  <dc:creator>千里之行始于足下足下足下足下</dc:creator>
  <cp:lastModifiedBy>千里之行始于足下足下足下足下</cp:lastModifiedBy>
  <dcterms:modified xsi:type="dcterms:W3CDTF">2024-01-17T07:05:45Z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7B35924818CC498695BAC316D83BEDDF_11</vt:lpwstr>
  </property>
  <property fmtid="{D5CDD505-2E9C-101B-9397-08002B2CF9AE}" pid="3" name="KSOProductBuildVer">
    <vt:lpwstr>2052-12.1.0.16250</vt:lpwstr>
  </property>
</Properties>
</file>