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起点DL17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245.48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245.853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1.865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246.201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8.937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0.031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K0+031.064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K0+048.937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1.74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11.064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246.274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DL17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11.063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终点DL17 K0+080.747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0.357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20.747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20.747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2A9058C3"/>
    <w:rsid w:val="002C2177"/>
    <w:rsid w:val="00401F3E"/>
    <w:rsid w:val="00614736"/>
    <w:rsid w:val="00953B31"/>
    <w:rsid w:val="00994D20"/>
    <w:rsid w:val="00B55BDA"/>
    <w:rsid w:val="00D474E7"/>
    <w:rsid w:val="00DE77A4"/>
    <w:rsid w:val="2A9058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3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2024-01-17T07:06:10Z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3F275858144546FEB6C469EC62355294_11</vt:lpwstr>
  </property>
  <property fmtid="{D5CDD505-2E9C-101B-9397-08002B2CF9AE}" pid="3" name="KSOProductBuildVer">
    <vt:lpwstr>2052-12.1.0.16250</vt:lpwstr>
  </property>
</Properties>
</file>