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2" w:name="_GoBack"/>
      <w:bookmarkEnd w:id="2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起点DL16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246.469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246.402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246.301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0.505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K0+078.258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K0+078.258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K0+078.258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0.553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18.258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18.258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246.11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0.414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21.742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21.742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246.01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K0+126.348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246.02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K0+126.348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K0+126.348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0.158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6.348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6.348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245.962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13.652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13.652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245.855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245.748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0.535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K0+187.115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245.77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K0+187.115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K0+187.115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0.309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7.115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7.115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245.673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0.753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12.885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12.885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245.515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K0+241.375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245.17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1200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11.585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0.056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K0+229.792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K0+252.96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1.614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21.375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9.792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245.229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0.317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18.625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7.04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245.322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K0+280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245.404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245.518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第1张，共2张</w:t>
      </w:r>
    </w:p>
    <w:p>
      <w:r>
        <w:br w:type="page"/>
      </w:r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1" w:name="Page2Data" w:colFirst="0" w:colLast="14"/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245.518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K0+320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245.647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245.673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245.628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DL16 K0+380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终点DL16 K0+401.281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245.58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0.226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21.281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21.281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1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第2张，共2张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8D455CF"/>
    <w:rsid w:val="002C2177"/>
    <w:rsid w:val="00401F3E"/>
    <w:rsid w:val="00614736"/>
    <w:rsid w:val="00953B31"/>
    <w:rsid w:val="00994D20"/>
    <w:rsid w:val="00B55BDA"/>
    <w:rsid w:val="00D474E7"/>
    <w:rsid w:val="00DE77A4"/>
    <w:rsid w:val="38D455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3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2024-01-17T07:02:00Z</dcterms:created>
  <dc:creator>千里之行始于足下足下足下足下</dc:creator>
  <cp:lastModifiedBy>千里之行始于足下足下足下足下</cp:lastModifiedBy>
  <dcterms:modified xsi:type="dcterms:W3CDTF">2024-01-17T07:06:21Z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4095B58E03454EBBBB1383FBFD338226_11</vt:lpwstr>
  </property>
  <property fmtid="{D5CDD505-2E9C-101B-9397-08002B2CF9AE}" pid="3" name="KSOProductBuildVer">
    <vt:lpwstr>2052-12.1.0.16250</vt:lpwstr>
  </property>
</Properties>
</file>