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起点DL15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246.76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246.465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1.475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246.142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2800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8.26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0.012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K0+031.741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K0+048.26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1.615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11.741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245.937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1.025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11.74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245.787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K0+080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245.635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K0+100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K0+100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0.76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K0+120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245.527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6.069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0.026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K0+113.931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DL15 K0+126.069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13.931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终点DL15 K0+136.163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245.72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1.194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16.163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10.094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775F709F"/>
    <w:rsid w:val="002C2177"/>
    <w:rsid w:val="00401F3E"/>
    <w:rsid w:val="00614736"/>
    <w:rsid w:val="00953B31"/>
    <w:rsid w:val="00994D20"/>
    <w:rsid w:val="00B55BDA"/>
    <w:rsid w:val="00D474E7"/>
    <w:rsid w:val="00DE77A4"/>
    <w:rsid w:val="775F70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3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2024-01-17T07:02:00Z</dcterms:created>
  <dc:creator>千里之行始于足下足下足下足下</dc:creator>
  <cp:lastModifiedBy>千里之行始于足下足下足下足下</cp:lastModifiedBy>
  <dcterms:modified xsi:type="dcterms:W3CDTF">2024-01-17T07:06:31Z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5A69168D7BC74226AD7D79BEBD52E73E_11</vt:lpwstr>
  </property>
  <property fmtid="{D5CDD505-2E9C-101B-9397-08002B2CF9AE}" pid="3" name="KSOProductBuildVer">
    <vt:lpwstr>2052-12.1.0.16250</vt:lpwstr>
  </property>
</Properties>
</file>