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起点DL14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247.69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DL14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247.48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DL14 K0+020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DL14 K0+020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1.05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DL14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247.372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DL14 K0+040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DL14 K0+040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0.54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DL14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247.183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2000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7.9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0.016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DL14 K0+052.1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DL14 K0+067.899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0.945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12.1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DL14 K0+080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246.836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DL14 K0+080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DL14 K0+080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1.735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12.101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终点DL14 K0+086.178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246.74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1.554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6.178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6.178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4DBE53D2"/>
    <w:rsid w:val="002C2177"/>
    <w:rsid w:val="00401F3E"/>
    <w:rsid w:val="00614736"/>
    <w:rsid w:val="00953B31"/>
    <w:rsid w:val="00994D20"/>
    <w:rsid w:val="00B55BDA"/>
    <w:rsid w:val="00D474E7"/>
    <w:rsid w:val="00DE77A4"/>
    <w:rsid w:val="4DBE53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4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2024-01-17T07:02:00Z</dcterms:created>
  <dc:creator>千里之行始于足下足下足下足下</dc:creator>
  <cp:lastModifiedBy>千里之行始于足下足下足下足下</cp:lastModifiedBy>
  <dcterms:modified xsi:type="dcterms:W3CDTF">2024-01-17T07:06:37Z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1E652B8A4A3641B6802D93EDF7596CEE_11</vt:lpwstr>
  </property>
  <property fmtid="{D5CDD505-2E9C-101B-9397-08002B2CF9AE}" pid="3" name="KSOProductBuildVer">
    <vt:lpwstr>2052-12.1.0.16250</vt:lpwstr>
  </property>
</Properties>
</file>