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4434D">
      <w:pPr>
        <w:pStyle w:val="2"/>
        <w:spacing w:line="434" w:lineRule="exact"/>
        <w:ind w:right="0"/>
        <w:jc w:val="left"/>
      </w:pPr>
      <w:r>
        <w:pict>
          <v:shape id="_x0000_s1026" o:spid="_x0000_s1026" o:spt="75" type="#_x0000_t75" style="position:absolute;left:0pt;margin-left:222.1pt;margin-top:649pt;height:144.05pt;width:136.25pt;mso-position-horizontal-relative:page;mso-position-vertical-relative:page;z-index:-251655168;mso-width-relative:page;mso-height-relative:page;" filled="f" stroked="f" coordsize="21600,21600">
            <v:path/>
            <v:fill on="f" focussize="0,0"/>
            <v:stroke on="f"/>
            <v:imagedata r:id="rId6" o:title=""/>
            <o:lock v:ext="edit" aspectratio="t"/>
          </v:shape>
        </w:pict>
      </w:r>
      <w:r>
        <w:rPr>
          <w:color w:val="231F20"/>
        </w:rPr>
        <w:t>灯具参数规格书（</w:t>
      </w:r>
      <w:r>
        <w:rPr>
          <w:rFonts w:ascii="黑体" w:hAnsi="黑体" w:eastAsia="黑体" w:cs="黑体"/>
          <w:color w:val="231F20"/>
        </w:rPr>
        <w:t>64W</w:t>
      </w:r>
      <w:r>
        <w:rPr>
          <w:color w:val="231F20"/>
        </w:rPr>
        <w:t>投光灯）</w:t>
      </w:r>
    </w:p>
    <w:p w14:paraId="00E556D0">
      <w:pPr>
        <w:spacing w:before="5" w:line="240" w:lineRule="auto"/>
        <w:rPr>
          <w:rFonts w:ascii="黑体" w:hAnsi="黑体" w:eastAsia="黑体" w:cs="黑体"/>
          <w:sz w:val="14"/>
          <w:szCs w:val="14"/>
        </w:rPr>
      </w:pPr>
    </w:p>
    <w:tbl>
      <w:tblPr>
        <w:tblStyle w:val="3"/>
        <w:tblW w:w="0" w:type="auto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2"/>
        <w:gridCol w:w="2034"/>
        <w:gridCol w:w="873"/>
        <w:gridCol w:w="352"/>
        <w:gridCol w:w="633"/>
        <w:gridCol w:w="430"/>
        <w:gridCol w:w="522"/>
        <w:gridCol w:w="473"/>
        <w:gridCol w:w="353"/>
        <w:gridCol w:w="1089"/>
        <w:gridCol w:w="2712"/>
      </w:tblGrid>
      <w:tr w14:paraId="185C5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2626" w:type="dxa"/>
            <w:gridSpan w:val="2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5FAC4A16">
            <w:pPr>
              <w:pStyle w:val="7"/>
              <w:spacing w:line="351" w:lineRule="exact"/>
              <w:ind w:left="78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灯具名称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73678CCC">
            <w:pPr>
              <w:pStyle w:val="7"/>
              <w:spacing w:line="352" w:lineRule="exact"/>
              <w:ind w:left="43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LED</w:t>
            </w:r>
            <w:r>
              <w:rPr>
                <w:rFonts w:ascii="黑体" w:hAnsi="黑体" w:eastAsia="黑体" w:cs="黑体"/>
                <w:color w:val="231F20"/>
                <w:spacing w:val="-77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投光灯</w:t>
            </w:r>
          </w:p>
        </w:tc>
        <w:tc>
          <w:tcPr>
            <w:tcW w:w="2437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039DF0B3">
            <w:pPr>
              <w:pStyle w:val="7"/>
              <w:spacing w:line="351" w:lineRule="exact"/>
              <w:ind w:left="742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</w:p>
        </w:tc>
        <w:tc>
          <w:tcPr>
            <w:tcW w:w="2712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431BBE88">
            <w:pPr>
              <w:pStyle w:val="7"/>
              <w:spacing w:line="351" w:lineRule="exact"/>
              <w:ind w:left="473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</w:p>
        </w:tc>
      </w:tr>
      <w:tr w14:paraId="6B07B9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restart"/>
            <w:tcBorders>
              <w:top w:val="single" w:color="050100" w:sz="6" w:space="0"/>
              <w:left w:val="single" w:color="050100" w:sz="6" w:space="0"/>
              <w:right w:val="single" w:color="050100" w:sz="6" w:space="0"/>
            </w:tcBorders>
          </w:tcPr>
          <w:p w14:paraId="3D93E24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469F14E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297EBC9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7AEE320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40998934">
            <w:pPr>
              <w:pStyle w:val="7"/>
              <w:spacing w:before="11" w:line="240" w:lineRule="auto"/>
              <w:ind w:right="0"/>
              <w:jc w:val="left"/>
              <w:rPr>
                <w:rFonts w:ascii="黑体" w:hAnsi="黑体" w:eastAsia="黑体" w:cs="黑体"/>
                <w:sz w:val="27"/>
                <w:szCs w:val="27"/>
              </w:rPr>
            </w:pPr>
          </w:p>
          <w:p w14:paraId="458D27A6">
            <w:pPr>
              <w:pStyle w:val="7"/>
              <w:spacing w:line="376" w:lineRule="exact"/>
              <w:ind w:left="154" w:right="13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具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参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数</w:t>
            </w:r>
          </w:p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04BA0A64">
            <w:pPr>
              <w:pStyle w:val="7"/>
              <w:spacing w:line="359" w:lineRule="exact"/>
              <w:ind w:left="1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壳体材质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69E657F3">
            <w:pPr>
              <w:pStyle w:val="7"/>
              <w:spacing w:line="359" w:lineRule="exact"/>
              <w:ind w:left="682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铝合金</w:t>
            </w:r>
          </w:p>
        </w:tc>
        <w:tc>
          <w:tcPr>
            <w:tcW w:w="2437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088F7652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灯具接线方式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70754A91">
            <w:pPr>
              <w:pStyle w:val="7"/>
              <w:spacing w:line="362" w:lineRule="exact"/>
              <w:ind w:left="843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主线并连</w:t>
            </w:r>
          </w:p>
        </w:tc>
      </w:tr>
      <w:tr w14:paraId="29F8BC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6F069129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5B3092E2">
            <w:pPr>
              <w:pStyle w:val="7"/>
              <w:spacing w:line="359" w:lineRule="exact"/>
              <w:ind w:left="1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封装类型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17AB347A">
            <w:pPr>
              <w:pStyle w:val="7"/>
              <w:spacing w:line="359" w:lineRule="exact"/>
              <w:ind w:left="538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二次封装</w:t>
            </w:r>
          </w:p>
        </w:tc>
        <w:tc>
          <w:tcPr>
            <w:tcW w:w="2437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1D15DC5F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灯具出线方式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4E978CA0">
            <w:pPr>
              <w:pStyle w:val="7"/>
              <w:spacing w:line="359" w:lineRule="exact"/>
              <w:ind w:left="696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单出三芯线</w:t>
            </w:r>
          </w:p>
        </w:tc>
      </w:tr>
      <w:tr w14:paraId="0C3A93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7B9C8F54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3AA8788C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配光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21C69EE0">
            <w:pPr>
              <w:pStyle w:val="7"/>
              <w:spacing w:line="359" w:lineRule="exact"/>
              <w:ind w:left="529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圆形配光</w:t>
            </w:r>
          </w:p>
        </w:tc>
        <w:tc>
          <w:tcPr>
            <w:tcW w:w="2437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591023A2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外部接线线长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6EC11499">
            <w:pPr>
              <w:pStyle w:val="7"/>
              <w:spacing w:line="359" w:lineRule="exact"/>
              <w:ind w:left="149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250mm</w:t>
            </w:r>
          </w:p>
        </w:tc>
      </w:tr>
      <w:tr w14:paraId="2F02B6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4D4DA3DD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1ECA8DB5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光源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1D4950FF">
            <w:pPr>
              <w:pStyle w:val="7"/>
              <w:spacing w:line="359" w:lineRule="exact"/>
              <w:ind w:right="42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LED</w:t>
            </w:r>
          </w:p>
        </w:tc>
        <w:tc>
          <w:tcPr>
            <w:tcW w:w="2437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720A6112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额定工作环境温度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5A7942AE">
            <w:pPr>
              <w:pStyle w:val="7"/>
              <w:spacing w:line="359" w:lineRule="exact"/>
              <w:ind w:left="863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-20～45°</w:t>
            </w:r>
          </w:p>
        </w:tc>
      </w:tr>
      <w:tr w14:paraId="66DE58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5E6B3F58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18247F08">
            <w:pPr>
              <w:pStyle w:val="7"/>
              <w:spacing w:line="360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额定电压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2F0C3934">
            <w:pPr>
              <w:pStyle w:val="7"/>
              <w:spacing w:line="360" w:lineRule="exact"/>
              <w:ind w:left="68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AC220V</w:t>
            </w:r>
          </w:p>
        </w:tc>
        <w:tc>
          <w:tcPr>
            <w:tcW w:w="2437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1E60B6E5">
            <w:pPr>
              <w:pStyle w:val="7"/>
              <w:spacing w:line="360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IP</w:t>
            </w:r>
            <w:r>
              <w:rPr>
                <w:rFonts w:ascii="黑体" w:hAnsi="黑体" w:eastAsia="黑体" w:cs="黑体"/>
                <w:color w:val="231F20"/>
                <w:spacing w:val="-77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259A807C">
            <w:pPr>
              <w:pStyle w:val="7"/>
              <w:spacing w:line="360" w:lineRule="exact"/>
              <w:ind w:left="110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hint="eastAsia" w:ascii="黑体" w:eastAsia="宋体"/>
                <w:color w:val="231F20"/>
                <w:sz w:val="29"/>
                <w:lang w:val="en-US" w:eastAsia="zh-CN"/>
              </w:rPr>
              <w:t>≥</w:t>
            </w:r>
            <w:r>
              <w:rPr>
                <w:rFonts w:ascii="黑体"/>
                <w:color w:val="231F20"/>
                <w:sz w:val="29"/>
              </w:rPr>
              <w:t>IP65</w:t>
            </w:r>
          </w:p>
        </w:tc>
      </w:tr>
      <w:tr w14:paraId="7E1C88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7A3414B7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1D68F21E">
            <w:pPr>
              <w:pStyle w:val="7"/>
              <w:spacing w:before="5" w:line="240" w:lineRule="auto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灯具光效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4AAFA11B">
            <w:pPr>
              <w:pStyle w:val="7"/>
              <w:spacing w:before="5" w:line="240" w:lineRule="auto"/>
              <w:ind w:left="46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65.48lm/W</w:t>
            </w:r>
          </w:p>
        </w:tc>
        <w:tc>
          <w:tcPr>
            <w:tcW w:w="2437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35DF1DE3">
            <w:pPr>
              <w:pStyle w:val="7"/>
              <w:spacing w:before="5" w:line="240" w:lineRule="auto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阻燃等级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67134513">
            <w:pPr>
              <w:pStyle w:val="7"/>
              <w:spacing w:before="5" w:line="240" w:lineRule="auto"/>
              <w:ind w:left="163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V-0</w:t>
            </w:r>
          </w:p>
        </w:tc>
      </w:tr>
      <w:tr w14:paraId="19F620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2E945669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5E05B885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额定功率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0ED02B45">
            <w:pPr>
              <w:pStyle w:val="7"/>
              <w:spacing w:line="359" w:lineRule="exact"/>
              <w:ind w:right="46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64W</w:t>
            </w:r>
          </w:p>
        </w:tc>
        <w:tc>
          <w:tcPr>
            <w:tcW w:w="2437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4900B2ED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抗UV等级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1B6D50ED">
            <w:pPr>
              <w:pStyle w:val="7"/>
              <w:spacing w:line="359" w:lineRule="exact"/>
              <w:ind w:left="135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四级</w:t>
            </w:r>
          </w:p>
        </w:tc>
      </w:tr>
      <w:tr w14:paraId="6709A6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7776A715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29CF756E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灯具重量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6069043B">
            <w:pPr>
              <w:pStyle w:val="7"/>
              <w:spacing w:line="359" w:lineRule="exact"/>
              <w:ind w:left="745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2150g</w:t>
            </w:r>
          </w:p>
        </w:tc>
        <w:tc>
          <w:tcPr>
            <w:tcW w:w="2437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7CC729E1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抗盐雾等级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5E7403A8">
            <w:pPr>
              <w:pStyle w:val="7"/>
              <w:spacing w:line="359" w:lineRule="exact"/>
              <w:ind w:left="988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无腐蚀</w:t>
            </w:r>
          </w:p>
        </w:tc>
      </w:tr>
      <w:tr w14:paraId="508017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1901E424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683FFE35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灯具尺寸</w:t>
            </w:r>
          </w:p>
        </w:tc>
        <w:tc>
          <w:tcPr>
            <w:tcW w:w="7437" w:type="dxa"/>
            <w:gridSpan w:val="9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43893372">
            <w:pPr>
              <w:pStyle w:val="7"/>
              <w:spacing w:line="345" w:lineRule="exact"/>
              <w:ind w:left="18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/>
                <w:color w:val="231F20"/>
                <w:spacing w:val="2"/>
                <w:sz w:val="29"/>
              </w:rPr>
              <w:t>Φ230*H317mm</w:t>
            </w:r>
          </w:p>
        </w:tc>
      </w:tr>
      <w:tr w14:paraId="6F18B6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4F92E568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4" w:space="0"/>
              <w:right w:val="single" w:color="050100" w:sz="6" w:space="0"/>
            </w:tcBorders>
          </w:tcPr>
          <w:p w14:paraId="74A1DA73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光束角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4" w:space="0"/>
              <w:right w:val="single" w:color="050100" w:sz="4" w:space="0"/>
            </w:tcBorders>
          </w:tcPr>
          <w:p w14:paraId="07548688">
            <w:pPr>
              <w:pStyle w:val="7"/>
              <w:spacing w:line="359" w:lineRule="exact"/>
              <w:ind w:left="136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5°</w:t>
            </w:r>
          </w:p>
        </w:tc>
        <w:tc>
          <w:tcPr>
            <w:tcW w:w="2437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4" w:space="0"/>
              <w:right w:val="single" w:color="050100" w:sz="4" w:space="0"/>
            </w:tcBorders>
          </w:tcPr>
          <w:p w14:paraId="437524BE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光源寿命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4" w:space="0"/>
              <w:right w:val="single" w:color="050100" w:sz="6" w:space="0"/>
            </w:tcBorders>
          </w:tcPr>
          <w:p w14:paraId="1DA3E268">
            <w:pPr>
              <w:pStyle w:val="7"/>
              <w:spacing w:line="359" w:lineRule="exact"/>
              <w:ind w:left="996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hint="eastAsia" w:ascii="黑体" w:eastAsia="宋体"/>
                <w:color w:val="231F20"/>
                <w:sz w:val="29"/>
                <w:lang w:val="en-US" w:eastAsia="zh-CN"/>
              </w:rPr>
              <w:t>≥</w:t>
            </w:r>
            <w:r>
              <w:rPr>
                <w:rFonts w:ascii="黑体"/>
                <w:color w:val="231F20"/>
                <w:sz w:val="29"/>
              </w:rPr>
              <w:t>50000H</w:t>
            </w:r>
          </w:p>
        </w:tc>
      </w:tr>
      <w:tr w14:paraId="70BD84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10CF1E9D"/>
        </w:tc>
        <w:tc>
          <w:tcPr>
            <w:tcW w:w="2034" w:type="dxa"/>
            <w:tcBorders>
              <w:top w:val="single" w:color="050100" w:sz="4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6EF0C255">
            <w:pPr>
              <w:pStyle w:val="7"/>
              <w:spacing w:line="365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灯珠数量</w:t>
            </w:r>
          </w:p>
        </w:tc>
        <w:tc>
          <w:tcPr>
            <w:tcW w:w="2288" w:type="dxa"/>
            <w:gridSpan w:val="4"/>
            <w:tcBorders>
              <w:top w:val="single" w:color="050100" w:sz="4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7B9F5A4C">
            <w:pPr>
              <w:pStyle w:val="7"/>
              <w:spacing w:line="365" w:lineRule="exact"/>
              <w:ind w:right="24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48pcs</w:t>
            </w:r>
          </w:p>
        </w:tc>
        <w:tc>
          <w:tcPr>
            <w:tcW w:w="2437" w:type="dxa"/>
            <w:gridSpan w:val="4"/>
            <w:tcBorders>
              <w:top w:val="single" w:color="050100" w:sz="4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753DBD61">
            <w:pPr>
              <w:pStyle w:val="7"/>
              <w:spacing w:line="365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电气安全等级</w:t>
            </w:r>
          </w:p>
        </w:tc>
        <w:tc>
          <w:tcPr>
            <w:tcW w:w="2712" w:type="dxa"/>
            <w:tcBorders>
              <w:top w:val="single" w:color="050100" w:sz="4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00919692">
            <w:pPr>
              <w:pStyle w:val="7"/>
              <w:spacing w:line="365" w:lineRule="exact"/>
              <w:ind w:left="110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I</w:t>
            </w:r>
            <w:r>
              <w:rPr>
                <w:rFonts w:ascii="黑体" w:hAnsi="黑体" w:eastAsia="黑体" w:cs="黑体"/>
                <w:color w:val="231F20"/>
                <w:spacing w:val="-78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类</w:t>
            </w:r>
          </w:p>
        </w:tc>
      </w:tr>
      <w:tr w14:paraId="6AC96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48E9CF84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59B72876">
            <w:pPr>
              <w:pStyle w:val="7"/>
              <w:spacing w:line="359" w:lineRule="exact"/>
              <w:ind w:left="1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颜色或色温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3573B426">
            <w:pPr>
              <w:pStyle w:val="7"/>
              <w:spacing w:line="359" w:lineRule="exact"/>
              <w:ind w:left="75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3000K</w:t>
            </w:r>
            <w:bookmarkStart w:id="0" w:name="_GoBack"/>
            <w:bookmarkEnd w:id="0"/>
          </w:p>
        </w:tc>
        <w:tc>
          <w:tcPr>
            <w:tcW w:w="2437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67297BCC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正常工作压降范围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095DEF52">
            <w:pPr>
              <w:pStyle w:val="7"/>
              <w:spacing w:line="359" w:lineRule="exact"/>
              <w:ind w:left="136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hint="eastAsia" w:ascii="黑体" w:eastAsia="宋体"/>
                <w:color w:val="231F20"/>
                <w:sz w:val="29"/>
                <w:lang w:val="en-US" w:eastAsia="zh-CN"/>
              </w:rPr>
              <w:t>0-</w:t>
            </w:r>
            <w:r>
              <w:rPr>
                <w:rFonts w:ascii="黑体"/>
                <w:color w:val="231F20"/>
                <w:sz w:val="29"/>
              </w:rPr>
              <w:t>10%</w:t>
            </w:r>
          </w:p>
        </w:tc>
      </w:tr>
      <w:tr w14:paraId="1021D8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8" w:hRule="exact"/>
        </w:trPr>
        <w:tc>
          <w:tcPr>
            <w:tcW w:w="592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5049B1D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0748339F">
            <w:pPr>
              <w:pStyle w:val="7"/>
              <w:spacing w:before="1"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68448C75">
            <w:pPr>
              <w:pStyle w:val="7"/>
              <w:spacing w:line="376" w:lineRule="exact"/>
              <w:ind w:left="144" w:right="14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具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图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示</w:t>
            </w:r>
          </w:p>
        </w:tc>
        <w:tc>
          <w:tcPr>
            <w:tcW w:w="9471" w:type="dxa"/>
            <w:gridSpan w:val="10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5D963E52">
            <w:pPr>
              <w:pStyle w:val="7"/>
              <w:spacing w:before="13" w:line="240" w:lineRule="auto"/>
              <w:ind w:right="0"/>
              <w:jc w:val="left"/>
              <w:rPr>
                <w:rFonts w:ascii="黑体" w:hAnsi="黑体" w:eastAsia="黑体" w:cs="黑体"/>
                <w:sz w:val="11"/>
                <w:szCs w:val="11"/>
              </w:rPr>
            </w:pPr>
          </w:p>
          <w:p w14:paraId="29FDD666">
            <w:pPr>
              <w:pStyle w:val="7"/>
              <w:spacing w:line="2628" w:lineRule="exact"/>
              <w:ind w:left="3314" w:right="0"/>
              <w:jc w:val="left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position w:val="-52"/>
                <w:sz w:val="20"/>
                <w:szCs w:val="20"/>
              </w:rPr>
              <w:drawing>
                <wp:inline distT="0" distB="0" distL="0" distR="0">
                  <wp:extent cx="1235710" cy="1668145"/>
                  <wp:effectExtent l="0" t="0" r="0" b="0"/>
                  <wp:docPr id="1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2.jpe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6225" cy="16687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98584E">
            <w:pPr>
              <w:pStyle w:val="7"/>
              <w:spacing w:before="5" w:line="240" w:lineRule="auto"/>
              <w:ind w:right="0"/>
              <w:jc w:val="left"/>
              <w:rPr>
                <w:rFonts w:ascii="黑体" w:hAnsi="黑体" w:eastAsia="黑体" w:cs="黑体"/>
                <w:sz w:val="14"/>
                <w:szCs w:val="14"/>
              </w:rPr>
            </w:pPr>
          </w:p>
        </w:tc>
      </w:tr>
      <w:tr w14:paraId="2714A4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4" w:hRule="exact"/>
        </w:trPr>
        <w:tc>
          <w:tcPr>
            <w:tcW w:w="592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125CE8BD">
            <w:pPr>
              <w:pStyle w:val="7"/>
              <w:spacing w:before="205" w:line="376" w:lineRule="exact"/>
              <w:ind w:left="144" w:right="14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具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尺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寸</w:t>
            </w:r>
          </w:p>
        </w:tc>
        <w:tc>
          <w:tcPr>
            <w:tcW w:w="9471" w:type="dxa"/>
            <w:gridSpan w:val="10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38441519">
            <w:pPr>
              <w:pStyle w:val="7"/>
              <w:spacing w:before="12"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860B7C5">
            <w:pPr>
              <w:pStyle w:val="7"/>
              <w:spacing w:line="1958" w:lineRule="exact"/>
              <w:ind w:left="3424" w:right="0"/>
              <w:jc w:val="left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position w:val="-38"/>
                <w:sz w:val="20"/>
                <w:szCs w:val="20"/>
              </w:rPr>
              <w:drawing>
                <wp:inline distT="0" distB="0" distL="0" distR="0">
                  <wp:extent cx="1093470" cy="1243330"/>
                  <wp:effectExtent l="0" t="0" r="0" b="0"/>
                  <wp:docPr id="3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.jpe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3865" cy="1243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DF13BC">
            <w:pPr>
              <w:pStyle w:val="7"/>
              <w:spacing w:before="5" w:line="240" w:lineRule="auto"/>
              <w:ind w:right="0"/>
              <w:jc w:val="left"/>
              <w:rPr>
                <w:rFonts w:ascii="黑体" w:hAnsi="黑体" w:eastAsia="黑体" w:cs="黑体"/>
                <w:sz w:val="16"/>
                <w:szCs w:val="16"/>
              </w:rPr>
            </w:pPr>
          </w:p>
        </w:tc>
      </w:tr>
      <w:tr w14:paraId="583CB0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exact"/>
        </w:trPr>
        <w:tc>
          <w:tcPr>
            <w:tcW w:w="592" w:type="dxa"/>
            <w:vMerge w:val="restart"/>
            <w:tcBorders>
              <w:top w:val="single" w:color="050100" w:sz="6" w:space="0"/>
              <w:left w:val="single" w:color="050100" w:sz="6" w:space="0"/>
              <w:right w:val="single" w:color="050100" w:sz="6" w:space="0"/>
            </w:tcBorders>
          </w:tcPr>
          <w:p w14:paraId="17C2D64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136B64D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5FEC2CBC">
            <w:pPr>
              <w:pStyle w:val="7"/>
              <w:spacing w:before="11" w:line="240" w:lineRule="auto"/>
              <w:ind w:right="0"/>
              <w:jc w:val="left"/>
              <w:rPr>
                <w:rFonts w:ascii="黑体" w:hAnsi="黑体" w:eastAsia="黑体" w:cs="黑体"/>
                <w:sz w:val="37"/>
                <w:szCs w:val="37"/>
              </w:rPr>
            </w:pPr>
          </w:p>
          <w:p w14:paraId="0000265F">
            <w:pPr>
              <w:pStyle w:val="7"/>
              <w:spacing w:line="376" w:lineRule="exact"/>
              <w:ind w:left="144" w:right="14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配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曲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线</w:t>
            </w:r>
          </w:p>
        </w:tc>
        <w:tc>
          <w:tcPr>
            <w:tcW w:w="2907" w:type="dxa"/>
            <w:gridSpan w:val="2"/>
            <w:vMerge w:val="restart"/>
            <w:tcBorders>
              <w:top w:val="single" w:color="050100" w:sz="6" w:space="0"/>
              <w:left w:val="single" w:color="050100" w:sz="6" w:space="0"/>
              <w:right w:val="nil"/>
            </w:tcBorders>
          </w:tcPr>
          <w:p w14:paraId="73F69C1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E8385F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62AF2B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369158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DD2047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38C7FB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9007B0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6071B8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BFDC77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8CA5BD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93EC98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09D0CA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AC0225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187B5B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B5893C9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AB85BB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8C42CD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9136F73">
            <w:pPr>
              <w:pStyle w:val="7"/>
              <w:spacing w:before="11" w:line="240" w:lineRule="auto"/>
              <w:ind w:right="0"/>
              <w:jc w:val="left"/>
              <w:rPr>
                <w:rFonts w:ascii="黑体" w:hAnsi="黑体" w:eastAsia="黑体" w:cs="黑体"/>
                <w:sz w:val="9"/>
                <w:szCs w:val="9"/>
              </w:rPr>
            </w:pPr>
          </w:p>
          <w:p w14:paraId="492CAF3C">
            <w:pPr>
              <w:pStyle w:val="7"/>
              <w:spacing w:line="240" w:lineRule="auto"/>
              <w:ind w:right="1"/>
              <w:jc w:val="righ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-90</w:t>
            </w:r>
          </w:p>
        </w:tc>
        <w:tc>
          <w:tcPr>
            <w:tcW w:w="352" w:type="dxa"/>
            <w:vMerge w:val="restart"/>
            <w:tcBorders>
              <w:top w:val="single" w:color="050100" w:sz="6" w:space="0"/>
              <w:left w:val="nil"/>
              <w:right w:val="nil"/>
            </w:tcBorders>
          </w:tcPr>
          <w:p w14:paraId="5502075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CBB72F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4FB250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63CD68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7FDCC5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E3BB82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0457B70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10507A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7E6583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619163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884D544">
            <w:pPr>
              <w:pStyle w:val="7"/>
              <w:spacing w:before="5" w:line="240" w:lineRule="auto"/>
              <w:ind w:right="0"/>
              <w:jc w:val="left"/>
              <w:rPr>
                <w:rFonts w:ascii="黑体" w:hAnsi="黑体" w:eastAsia="黑体" w:cs="黑体"/>
                <w:sz w:val="10"/>
                <w:szCs w:val="10"/>
              </w:rPr>
            </w:pPr>
          </w:p>
          <w:p w14:paraId="3B425E21">
            <w:pPr>
              <w:pStyle w:val="7"/>
              <w:spacing w:line="240" w:lineRule="auto"/>
              <w:ind w:left="3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-120</w:t>
            </w:r>
          </w:p>
        </w:tc>
        <w:tc>
          <w:tcPr>
            <w:tcW w:w="633" w:type="dxa"/>
            <w:vMerge w:val="restart"/>
            <w:tcBorders>
              <w:top w:val="single" w:color="050100" w:sz="6" w:space="0"/>
              <w:left w:val="nil"/>
              <w:right w:val="nil"/>
            </w:tcBorders>
          </w:tcPr>
          <w:p w14:paraId="62D5FD3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529BD6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1EB64F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5BCF8D0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CBB9BA9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6BB0050">
            <w:pPr>
              <w:pStyle w:val="7"/>
              <w:spacing w:before="1" w:line="240" w:lineRule="auto"/>
              <w:ind w:right="0"/>
              <w:jc w:val="left"/>
              <w:rPr>
                <w:rFonts w:ascii="黑体" w:hAnsi="黑体" w:eastAsia="黑体" w:cs="黑体"/>
                <w:sz w:val="11"/>
                <w:szCs w:val="11"/>
              </w:rPr>
            </w:pPr>
          </w:p>
          <w:p w14:paraId="7F7E0451">
            <w:pPr>
              <w:pStyle w:val="7"/>
              <w:spacing w:line="240" w:lineRule="auto"/>
              <w:ind w:left="166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-150</w:t>
            </w:r>
          </w:p>
        </w:tc>
        <w:tc>
          <w:tcPr>
            <w:tcW w:w="952" w:type="dxa"/>
            <w:gridSpan w:val="2"/>
            <w:tcBorders>
              <w:top w:val="single" w:color="050100" w:sz="6" w:space="0"/>
              <w:left w:val="nil"/>
              <w:bottom w:val="nil"/>
              <w:right w:val="nil"/>
            </w:tcBorders>
          </w:tcPr>
          <w:p w14:paraId="45FDE09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2C3C07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28C44C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441052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3CF7CB7">
            <w:pPr>
              <w:pStyle w:val="7"/>
              <w:spacing w:before="62" w:line="240" w:lineRule="auto"/>
              <w:ind w:left="284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-/+180</w:t>
            </w:r>
          </w:p>
        </w:tc>
        <w:tc>
          <w:tcPr>
            <w:tcW w:w="473" w:type="dxa"/>
            <w:vMerge w:val="restart"/>
            <w:tcBorders>
              <w:top w:val="single" w:color="050100" w:sz="6" w:space="0"/>
              <w:left w:val="nil"/>
              <w:right w:val="nil"/>
            </w:tcBorders>
          </w:tcPr>
          <w:p w14:paraId="28EB3C3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C1C252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49950E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AB14A6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BC7CDB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205E162">
            <w:pPr>
              <w:pStyle w:val="7"/>
              <w:spacing w:before="1" w:line="240" w:lineRule="auto"/>
              <w:ind w:right="0"/>
              <w:jc w:val="left"/>
              <w:rPr>
                <w:rFonts w:ascii="黑体" w:hAnsi="黑体" w:eastAsia="黑体" w:cs="黑体"/>
                <w:sz w:val="11"/>
                <w:szCs w:val="11"/>
              </w:rPr>
            </w:pPr>
          </w:p>
          <w:p w14:paraId="4528BC4C">
            <w:pPr>
              <w:pStyle w:val="7"/>
              <w:spacing w:line="240" w:lineRule="auto"/>
              <w:ind w:left="3" w:right="0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150</w:t>
            </w:r>
          </w:p>
        </w:tc>
        <w:tc>
          <w:tcPr>
            <w:tcW w:w="353" w:type="dxa"/>
            <w:vMerge w:val="restart"/>
            <w:tcBorders>
              <w:top w:val="single" w:color="050100" w:sz="6" w:space="0"/>
              <w:left w:val="nil"/>
              <w:right w:val="nil"/>
            </w:tcBorders>
          </w:tcPr>
          <w:p w14:paraId="194A605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DDE9B2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CB2A8C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886931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FC4C99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4F0AA0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B0C52F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D08F98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B3756B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861FE2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AED9F86">
            <w:pPr>
              <w:pStyle w:val="7"/>
              <w:spacing w:before="5" w:line="240" w:lineRule="auto"/>
              <w:ind w:right="0"/>
              <w:jc w:val="left"/>
              <w:rPr>
                <w:rFonts w:ascii="黑体" w:hAnsi="黑体" w:eastAsia="黑体" w:cs="黑体"/>
                <w:sz w:val="10"/>
                <w:szCs w:val="10"/>
              </w:rPr>
            </w:pPr>
          </w:p>
          <w:p w14:paraId="7F45BCFE">
            <w:pPr>
              <w:pStyle w:val="7"/>
              <w:spacing w:line="240" w:lineRule="auto"/>
              <w:ind w:left="212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120</w:t>
            </w:r>
          </w:p>
        </w:tc>
        <w:tc>
          <w:tcPr>
            <w:tcW w:w="3801" w:type="dxa"/>
            <w:gridSpan w:val="2"/>
            <w:vMerge w:val="restart"/>
            <w:tcBorders>
              <w:top w:val="single" w:color="050100" w:sz="6" w:space="0"/>
              <w:left w:val="nil"/>
              <w:right w:val="single" w:color="050100" w:sz="6" w:space="0"/>
            </w:tcBorders>
          </w:tcPr>
          <w:p w14:paraId="21A96840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7470B2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F94F8D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545345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4A442E0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A0672D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1ACAAF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B404C4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9ECB24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9EEC21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656DE49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E2C176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1DC2C00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C491BF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88DE0F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61BD0E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10AD30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02B7E39">
            <w:pPr>
              <w:pStyle w:val="7"/>
              <w:spacing w:before="12" w:line="240" w:lineRule="auto"/>
              <w:ind w:right="0"/>
              <w:jc w:val="left"/>
              <w:rPr>
                <w:rFonts w:ascii="黑体" w:hAnsi="黑体" w:eastAsia="黑体" w:cs="黑体"/>
                <w:sz w:val="9"/>
                <w:szCs w:val="9"/>
              </w:rPr>
            </w:pPr>
          </w:p>
          <w:p w14:paraId="0F5320BE">
            <w:pPr>
              <w:pStyle w:val="7"/>
              <w:spacing w:line="240" w:lineRule="auto"/>
              <w:ind w:left="49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90</w:t>
            </w:r>
          </w:p>
        </w:tc>
      </w:tr>
      <w:tr w14:paraId="7850C1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049E01CA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5891FE6D"/>
        </w:tc>
        <w:tc>
          <w:tcPr>
            <w:tcW w:w="352" w:type="dxa"/>
            <w:vMerge w:val="continue"/>
            <w:tcBorders>
              <w:left w:val="nil"/>
              <w:right w:val="nil"/>
            </w:tcBorders>
          </w:tcPr>
          <w:p w14:paraId="79AA1BAA"/>
        </w:tc>
        <w:tc>
          <w:tcPr>
            <w:tcW w:w="633" w:type="dxa"/>
            <w:vMerge w:val="continue"/>
            <w:tcBorders>
              <w:left w:val="nil"/>
              <w:bottom w:val="nil"/>
              <w:right w:val="nil"/>
            </w:tcBorders>
          </w:tcPr>
          <w:p w14:paraId="2FEB69A8"/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3870D"/>
        </w:tc>
        <w:tc>
          <w:tcPr>
            <w:tcW w:w="473" w:type="dxa"/>
            <w:vMerge w:val="continue"/>
            <w:tcBorders>
              <w:left w:val="nil"/>
              <w:bottom w:val="nil"/>
              <w:right w:val="nil"/>
            </w:tcBorders>
          </w:tcPr>
          <w:p w14:paraId="0F9AE8A6"/>
        </w:tc>
        <w:tc>
          <w:tcPr>
            <w:tcW w:w="353" w:type="dxa"/>
            <w:vMerge w:val="continue"/>
            <w:tcBorders>
              <w:left w:val="nil"/>
              <w:right w:val="nil"/>
            </w:tcBorders>
          </w:tcPr>
          <w:p w14:paraId="0492BFCB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1A1178E7"/>
        </w:tc>
      </w:tr>
      <w:tr w14:paraId="3A0F0D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73816A2C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77B5D36C"/>
        </w:tc>
        <w:tc>
          <w:tcPr>
            <w:tcW w:w="352" w:type="dxa"/>
            <w:vMerge w:val="continue"/>
            <w:tcBorders>
              <w:left w:val="nil"/>
              <w:bottom w:val="nil"/>
              <w:right w:val="nil"/>
            </w:tcBorders>
          </w:tcPr>
          <w:p w14:paraId="0B441417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6497AB6"/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6383E"/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14:paraId="0F8E442B"/>
        </w:tc>
        <w:tc>
          <w:tcPr>
            <w:tcW w:w="353" w:type="dxa"/>
            <w:vMerge w:val="continue"/>
            <w:tcBorders>
              <w:left w:val="nil"/>
              <w:bottom w:val="nil"/>
              <w:right w:val="nil"/>
            </w:tcBorders>
          </w:tcPr>
          <w:p w14:paraId="6E180C4D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00615397"/>
        </w:tc>
      </w:tr>
      <w:tr w14:paraId="529300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478A7FCA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7B1E2812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5885A62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A8FCD34"/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4145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D7259A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58C21AF">
            <w:pPr>
              <w:pStyle w:val="7"/>
              <w:spacing w:before="3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74E70603">
            <w:pPr>
              <w:pStyle w:val="7"/>
              <w:spacing w:line="240" w:lineRule="auto"/>
              <w:ind w:right="113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7"/>
                <w:sz w:val="7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14:paraId="20339CCE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1766CD6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43746AA9"/>
        </w:tc>
      </w:tr>
      <w:tr w14:paraId="3F4667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74E5BB0D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21C43A60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ED92D4C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813756A"/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DBA76">
            <w:pPr>
              <w:pStyle w:val="7"/>
              <w:spacing w:before="10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5F5019C2">
            <w:pPr>
              <w:pStyle w:val="7"/>
              <w:spacing w:line="240" w:lineRule="auto"/>
              <w:ind w:right="9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310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14:paraId="4DBC017A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4A3B09BA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172F80B9"/>
        </w:tc>
      </w:tr>
      <w:tr w14:paraId="7EDB7F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3AAA0C25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59CB532D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74B4865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112FD69E"/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44F2D">
            <w:pPr>
              <w:pStyle w:val="7"/>
              <w:spacing w:before="0" w:line="240" w:lineRule="auto"/>
              <w:ind w:right="0"/>
              <w:jc w:val="left"/>
              <w:rPr>
                <w:rFonts w:ascii="黑体" w:hAnsi="黑体" w:eastAsia="黑体" w:cs="黑体"/>
                <w:sz w:val="7"/>
                <w:szCs w:val="7"/>
              </w:rPr>
            </w:pPr>
          </w:p>
          <w:p w14:paraId="3B708098">
            <w:pPr>
              <w:pStyle w:val="7"/>
              <w:spacing w:line="240" w:lineRule="auto"/>
              <w:ind w:right="114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620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14:paraId="3AFD358B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454FF495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2A79FDDC"/>
        </w:tc>
      </w:tr>
      <w:tr w14:paraId="53A58A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745D64AD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274D4D36"/>
        </w:tc>
        <w:tc>
          <w:tcPr>
            <w:tcW w:w="352" w:type="dxa"/>
            <w:vMerge w:val="restart"/>
            <w:tcBorders>
              <w:top w:val="nil"/>
              <w:left w:val="nil"/>
              <w:right w:val="nil"/>
            </w:tcBorders>
          </w:tcPr>
          <w:p w14:paraId="49D73CFE">
            <w:pPr>
              <w:pStyle w:val="7"/>
              <w:spacing w:before="3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7ACB02EE">
            <w:pPr>
              <w:pStyle w:val="7"/>
              <w:spacing w:line="240" w:lineRule="auto"/>
              <w:ind w:left="48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-60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9D81946"/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00E6B">
            <w:pPr>
              <w:pStyle w:val="7"/>
              <w:spacing w:before="4"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80ED5D2">
            <w:pPr>
              <w:pStyle w:val="7"/>
              <w:spacing w:line="240" w:lineRule="auto"/>
              <w:ind w:right="114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930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14:paraId="03926114"/>
        </w:tc>
        <w:tc>
          <w:tcPr>
            <w:tcW w:w="353" w:type="dxa"/>
            <w:vMerge w:val="restart"/>
            <w:tcBorders>
              <w:top w:val="nil"/>
              <w:left w:val="nil"/>
              <w:right w:val="nil"/>
            </w:tcBorders>
          </w:tcPr>
          <w:p w14:paraId="4C0D671B">
            <w:pPr>
              <w:pStyle w:val="7"/>
              <w:spacing w:before="3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1451C0EA">
            <w:pPr>
              <w:pStyle w:val="7"/>
              <w:spacing w:line="240" w:lineRule="auto"/>
              <w:ind w:left="212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60</w:t>
            </w:r>
          </w:p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5E62D509"/>
        </w:tc>
      </w:tr>
      <w:tr w14:paraId="1BA2D6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09277864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25339D4D"/>
        </w:tc>
        <w:tc>
          <w:tcPr>
            <w:tcW w:w="352" w:type="dxa"/>
            <w:vMerge w:val="continue"/>
            <w:tcBorders>
              <w:left w:val="nil"/>
              <w:right w:val="nil"/>
            </w:tcBorders>
          </w:tcPr>
          <w:p w14:paraId="40B55A41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A308E49"/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7968C">
            <w:pPr>
              <w:pStyle w:val="7"/>
              <w:spacing w:before="12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5699F71C">
            <w:pPr>
              <w:pStyle w:val="7"/>
              <w:spacing w:line="240" w:lineRule="auto"/>
              <w:ind w:right="114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1240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14:paraId="485B5749"/>
        </w:tc>
        <w:tc>
          <w:tcPr>
            <w:tcW w:w="353" w:type="dxa"/>
            <w:vMerge w:val="continue"/>
            <w:tcBorders>
              <w:left w:val="nil"/>
              <w:right w:val="nil"/>
            </w:tcBorders>
          </w:tcPr>
          <w:p w14:paraId="566EA340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2CE935BF"/>
        </w:tc>
      </w:tr>
      <w:tr w14:paraId="3FDA8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7D96688D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132C523E"/>
        </w:tc>
        <w:tc>
          <w:tcPr>
            <w:tcW w:w="352" w:type="dxa"/>
            <w:vMerge w:val="continue"/>
            <w:tcBorders>
              <w:left w:val="nil"/>
              <w:right w:val="nil"/>
            </w:tcBorders>
          </w:tcPr>
          <w:p w14:paraId="70AB241F"/>
        </w:tc>
        <w:tc>
          <w:tcPr>
            <w:tcW w:w="633" w:type="dxa"/>
            <w:vMerge w:val="restart"/>
            <w:tcBorders>
              <w:top w:val="nil"/>
              <w:left w:val="nil"/>
              <w:right w:val="nil"/>
            </w:tcBorders>
          </w:tcPr>
          <w:p w14:paraId="62FE3161">
            <w:pPr>
              <w:pStyle w:val="7"/>
              <w:spacing w:before="56" w:line="240" w:lineRule="auto"/>
              <w:ind w:right="71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-30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09DA5">
            <w:pPr>
              <w:pStyle w:val="7"/>
              <w:spacing w:before="3"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3D09D60">
            <w:pPr>
              <w:pStyle w:val="7"/>
              <w:spacing w:line="240" w:lineRule="auto"/>
              <w:ind w:right="114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1550</w:t>
            </w:r>
          </w:p>
        </w:tc>
        <w:tc>
          <w:tcPr>
            <w:tcW w:w="473" w:type="dxa"/>
            <w:vMerge w:val="restart"/>
            <w:tcBorders>
              <w:top w:val="nil"/>
              <w:left w:val="nil"/>
              <w:right w:val="nil"/>
            </w:tcBorders>
          </w:tcPr>
          <w:p w14:paraId="531023EE">
            <w:pPr>
              <w:pStyle w:val="7"/>
              <w:spacing w:before="56" w:line="240" w:lineRule="auto"/>
              <w:ind w:right="40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30</w:t>
            </w:r>
          </w:p>
        </w:tc>
        <w:tc>
          <w:tcPr>
            <w:tcW w:w="353" w:type="dxa"/>
            <w:vMerge w:val="continue"/>
            <w:tcBorders>
              <w:left w:val="nil"/>
              <w:right w:val="nil"/>
            </w:tcBorders>
          </w:tcPr>
          <w:p w14:paraId="69742C97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28E5DC24"/>
        </w:tc>
      </w:tr>
      <w:tr w14:paraId="33FD60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5C55986A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6F62F057"/>
        </w:tc>
        <w:tc>
          <w:tcPr>
            <w:tcW w:w="352" w:type="dxa"/>
            <w:vMerge w:val="continue"/>
            <w:tcBorders>
              <w:left w:val="nil"/>
              <w:right w:val="nil"/>
            </w:tcBorders>
          </w:tcPr>
          <w:p w14:paraId="3FDA656C"/>
        </w:tc>
        <w:tc>
          <w:tcPr>
            <w:tcW w:w="633" w:type="dxa"/>
            <w:vMerge w:val="continue"/>
            <w:tcBorders>
              <w:left w:val="nil"/>
              <w:right w:val="nil"/>
            </w:tcBorders>
          </w:tcPr>
          <w:p w14:paraId="23648EE0"/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6C314"/>
        </w:tc>
        <w:tc>
          <w:tcPr>
            <w:tcW w:w="473" w:type="dxa"/>
            <w:vMerge w:val="continue"/>
            <w:tcBorders>
              <w:left w:val="nil"/>
              <w:right w:val="nil"/>
            </w:tcBorders>
          </w:tcPr>
          <w:p w14:paraId="1FF02D39"/>
        </w:tc>
        <w:tc>
          <w:tcPr>
            <w:tcW w:w="353" w:type="dxa"/>
            <w:vMerge w:val="continue"/>
            <w:tcBorders>
              <w:left w:val="nil"/>
              <w:right w:val="nil"/>
            </w:tcBorders>
          </w:tcPr>
          <w:p w14:paraId="4FA2C2DF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410E27B4"/>
        </w:tc>
      </w:tr>
      <w:tr w14:paraId="330710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592" w:type="dxa"/>
            <w:vMerge w:val="continue"/>
            <w:tcBorders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1923D012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bottom w:val="single" w:color="050100" w:sz="6" w:space="0"/>
              <w:right w:val="nil"/>
            </w:tcBorders>
          </w:tcPr>
          <w:p w14:paraId="46FD791B"/>
        </w:tc>
        <w:tc>
          <w:tcPr>
            <w:tcW w:w="352" w:type="dxa"/>
            <w:vMerge w:val="continue"/>
            <w:tcBorders>
              <w:left w:val="nil"/>
              <w:bottom w:val="single" w:color="050100" w:sz="6" w:space="0"/>
              <w:right w:val="nil"/>
            </w:tcBorders>
          </w:tcPr>
          <w:p w14:paraId="547D9A68"/>
        </w:tc>
        <w:tc>
          <w:tcPr>
            <w:tcW w:w="633" w:type="dxa"/>
            <w:vMerge w:val="continue"/>
            <w:tcBorders>
              <w:left w:val="nil"/>
              <w:bottom w:val="single" w:color="050100" w:sz="6" w:space="0"/>
              <w:right w:val="nil"/>
            </w:tcBorders>
          </w:tcPr>
          <w:p w14:paraId="554F8DC3"/>
        </w:tc>
        <w:tc>
          <w:tcPr>
            <w:tcW w:w="952" w:type="dxa"/>
            <w:gridSpan w:val="2"/>
            <w:tcBorders>
              <w:top w:val="nil"/>
              <w:left w:val="nil"/>
              <w:bottom w:val="single" w:color="050100" w:sz="6" w:space="0"/>
              <w:right w:val="nil"/>
            </w:tcBorders>
          </w:tcPr>
          <w:p w14:paraId="24A8A9E3"/>
        </w:tc>
        <w:tc>
          <w:tcPr>
            <w:tcW w:w="473" w:type="dxa"/>
            <w:vMerge w:val="continue"/>
            <w:tcBorders>
              <w:left w:val="nil"/>
              <w:bottom w:val="single" w:color="050100" w:sz="6" w:space="0"/>
              <w:right w:val="nil"/>
            </w:tcBorders>
          </w:tcPr>
          <w:p w14:paraId="273E8198"/>
        </w:tc>
        <w:tc>
          <w:tcPr>
            <w:tcW w:w="353" w:type="dxa"/>
            <w:vMerge w:val="continue"/>
            <w:tcBorders>
              <w:left w:val="nil"/>
              <w:bottom w:val="single" w:color="050100" w:sz="6" w:space="0"/>
              <w:right w:val="nil"/>
            </w:tcBorders>
          </w:tcPr>
          <w:p w14:paraId="35D907F8"/>
        </w:tc>
        <w:tc>
          <w:tcPr>
            <w:tcW w:w="3801" w:type="dxa"/>
            <w:gridSpan w:val="2"/>
            <w:vMerge w:val="continue"/>
            <w:tcBorders>
              <w:left w:val="nil"/>
              <w:bottom w:val="single" w:color="050100" w:sz="6" w:space="0"/>
              <w:right w:val="single" w:color="050100" w:sz="6" w:space="0"/>
            </w:tcBorders>
          </w:tcPr>
          <w:p w14:paraId="3B7D9128"/>
        </w:tc>
      </w:tr>
    </w:tbl>
    <w:p w14:paraId="363129E9">
      <w:pPr>
        <w:spacing w:after="0"/>
        <w:sectPr>
          <w:type w:val="continuous"/>
          <w:pgSz w:w="11910" w:h="16840"/>
          <w:pgMar w:top="400" w:right="800" w:bottom="280" w:left="800" w:header="720" w:footer="720" w:gutter="0"/>
          <w:cols w:space="720" w:num="1"/>
        </w:sectPr>
      </w:pPr>
    </w:p>
    <w:p w14:paraId="2706CCB2">
      <w:pPr>
        <w:pStyle w:val="2"/>
        <w:spacing w:line="434" w:lineRule="exact"/>
        <w:ind w:right="0"/>
        <w:jc w:val="left"/>
      </w:pPr>
      <w:r>
        <w:pict>
          <v:group id="_x0000_s1027" o:spid="_x0000_s1027" o:spt="203" style="position:absolute;left:0pt;margin-left:129.05pt;margin-top:500.1pt;height:123.1pt;width:386.3pt;mso-position-horizontal-relative:page;mso-position-vertical-relative:page;z-index:-251655168;mso-width-relative:page;mso-height-relative:page;" coordorigin="2582,10002" coordsize="7726,2462">
            <o:lock v:ext="edit"/>
            <v:shape id="_x0000_s1028" o:spid="_x0000_s1028" o:spt="75" type="#_x0000_t75" style="position:absolute;left:2582;top:10002;height:2462;width:7726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group id="_x0000_s1029" o:spid="_x0000_s1029" o:spt="203" style="position:absolute;left:9238;top:10731;height:177;width:123;" coordorigin="9238,10731" coordsize="123,177">
              <o:lock v:ext="edit"/>
              <v:shape id="_x0000_s1030" o:spid="_x0000_s1030" style="position:absolute;left:9238;top:10731;height:177;width:123;" fillcolor="#FFFFFF" filled="t" stroked="f" coordorigin="9238,10731" coordsize="123,177" path="m9238,10731l9361,10731,9361,10908,9238,10908,9238,10731xe">
                <v:path arrowok="t"/>
                <v:fill on="t" focussize="0,0"/>
                <v:stroke on="f"/>
                <v:imagedata o:title=""/>
                <o:lock v:ext="edit"/>
              </v:shape>
              <v:shape id="_x0000_s1031" o:spid="_x0000_s1031" o:spt="202" type="#_x0000_t202" style="position:absolute;left:5320;top:10164;height:127;width:60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 w14:paraId="0B941F71">
                      <w:pPr>
                        <w:tabs>
                          <w:tab w:val="left" w:pos="601"/>
                        </w:tabs>
                        <w:spacing w:before="0" w:line="120" w:lineRule="exact"/>
                        <w:ind w:left="0" w:right="0" w:firstLine="0"/>
                        <w:jc w:val="left"/>
                        <w:rPr>
                          <w:rFonts w:ascii="Times New Roman" w:hAnsi="Times New Roman" w:eastAsia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宋体"/>
                          <w:color w:val="231F20"/>
                          <w:spacing w:val="12"/>
                          <w:sz w:val="12"/>
                        </w:rPr>
                        <w:t>98</w:t>
                      </w:r>
                      <w:r>
                        <w:rPr>
                          <w:rFonts w:ascii="宋体"/>
                          <w:color w:val="231F20"/>
                          <w:sz w:val="12"/>
                          <w:shd w:val="clear" w:color="auto" w:fill="FFFFFF"/>
                        </w:rPr>
                        <w:t>5</w:t>
                      </w:r>
                      <w:r>
                        <w:rPr>
                          <w:rFonts w:ascii="Times New Roman"/>
                          <w:color w:val="231F20"/>
                          <w:sz w:val="12"/>
                          <w:shd w:val="clear" w:color="auto" w:fill="FFFFFF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  <w:sz w:val="12"/>
                          <w:shd w:val="clear" w:color="auto" w:fill="FFFFFF"/>
                        </w:rPr>
                        <w:tab/>
                      </w:r>
                    </w:p>
                  </w:txbxContent>
                </v:textbox>
              </v:shape>
            </v:group>
          </v:group>
        </w:pict>
      </w:r>
      <w:r>
        <w:pict>
          <v:shape id="_x0000_s1032" o:spid="_x0000_s1032" o:spt="75" type="#_x0000_t75" style="position:absolute;left:0pt;margin-left:222.1pt;margin-top:649pt;height:144.35pt;width:136.55pt;mso-position-horizontal-relative:page;mso-position-vertical-relative:page;z-index:-251655168;mso-width-relative:page;mso-height-relative:page;" filled="f" stroked="f" coordsize="21600,21600">
            <v:path/>
            <v:fill on="f" focussize="0,0"/>
            <v:stroke on="f"/>
            <v:imagedata r:id="rId10" o:title=""/>
            <o:lock v:ext="edit" aspectratio="t"/>
          </v:shape>
        </w:pict>
      </w:r>
      <w:r>
        <w:rPr>
          <w:color w:val="231F20"/>
        </w:rPr>
        <w:t>灯具参数规格书（</w:t>
      </w:r>
      <w:r>
        <w:rPr>
          <w:rFonts w:ascii="黑体" w:hAnsi="黑体" w:eastAsia="黑体" w:cs="黑体"/>
          <w:color w:val="231F20"/>
        </w:rPr>
        <w:t>24W</w:t>
      </w:r>
      <w:r>
        <w:rPr>
          <w:color w:val="231F20"/>
        </w:rPr>
        <w:t>洗墙灯）</w:t>
      </w:r>
    </w:p>
    <w:p w14:paraId="6F7A5A17">
      <w:pPr>
        <w:spacing w:before="5" w:line="240" w:lineRule="auto"/>
        <w:rPr>
          <w:rFonts w:ascii="黑体" w:hAnsi="黑体" w:eastAsia="黑体" w:cs="黑体"/>
          <w:sz w:val="14"/>
          <w:szCs w:val="14"/>
        </w:rPr>
      </w:pPr>
    </w:p>
    <w:tbl>
      <w:tblPr>
        <w:tblStyle w:val="3"/>
        <w:tblW w:w="0" w:type="auto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2"/>
        <w:gridCol w:w="2034"/>
        <w:gridCol w:w="873"/>
        <w:gridCol w:w="352"/>
        <w:gridCol w:w="633"/>
        <w:gridCol w:w="430"/>
        <w:gridCol w:w="545"/>
        <w:gridCol w:w="451"/>
        <w:gridCol w:w="353"/>
        <w:gridCol w:w="1089"/>
        <w:gridCol w:w="2712"/>
      </w:tblGrid>
      <w:tr w14:paraId="4291AA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2626" w:type="dxa"/>
            <w:gridSpan w:val="2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14F53B5D">
            <w:pPr>
              <w:pStyle w:val="7"/>
              <w:spacing w:line="351" w:lineRule="exact"/>
              <w:ind w:left="78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灯具名称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75690D4B">
            <w:pPr>
              <w:pStyle w:val="7"/>
              <w:spacing w:line="351" w:lineRule="exact"/>
              <w:ind w:left="448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LED</w:t>
            </w:r>
            <w:r>
              <w:rPr>
                <w:rFonts w:ascii="黑体" w:hAnsi="黑体" w:eastAsia="黑体" w:cs="黑体"/>
                <w:color w:val="231F20"/>
                <w:spacing w:val="-77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洗墙灯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59E6FC01">
            <w:pPr>
              <w:pStyle w:val="7"/>
              <w:spacing w:line="351" w:lineRule="exact"/>
              <w:ind w:left="742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</w:p>
        </w:tc>
        <w:tc>
          <w:tcPr>
            <w:tcW w:w="2712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177A4876">
            <w:pPr>
              <w:pStyle w:val="7"/>
              <w:spacing w:line="351" w:lineRule="exact"/>
              <w:ind w:left="473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</w:p>
        </w:tc>
      </w:tr>
      <w:tr w14:paraId="329471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restart"/>
            <w:tcBorders>
              <w:top w:val="single" w:color="050100" w:sz="6" w:space="0"/>
              <w:left w:val="single" w:color="050100" w:sz="6" w:space="0"/>
              <w:right w:val="single" w:color="050100" w:sz="6" w:space="0"/>
            </w:tcBorders>
          </w:tcPr>
          <w:p w14:paraId="56CFF32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6DC75C7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37F1BA3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6B36DD3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442A46BA">
            <w:pPr>
              <w:pStyle w:val="7"/>
              <w:spacing w:before="11" w:line="240" w:lineRule="auto"/>
              <w:ind w:right="0"/>
              <w:jc w:val="left"/>
              <w:rPr>
                <w:rFonts w:ascii="黑体" w:hAnsi="黑体" w:eastAsia="黑体" w:cs="黑体"/>
                <w:sz w:val="27"/>
                <w:szCs w:val="27"/>
              </w:rPr>
            </w:pPr>
          </w:p>
          <w:p w14:paraId="2901E5CD">
            <w:pPr>
              <w:pStyle w:val="7"/>
              <w:spacing w:line="376" w:lineRule="exact"/>
              <w:ind w:left="154" w:right="13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具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参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数</w:t>
            </w:r>
          </w:p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4CD8C984">
            <w:pPr>
              <w:pStyle w:val="7"/>
              <w:spacing w:line="359" w:lineRule="exact"/>
              <w:ind w:left="1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壳体材质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03B8D58E">
            <w:pPr>
              <w:pStyle w:val="7"/>
              <w:spacing w:line="359" w:lineRule="exact"/>
              <w:ind w:left="70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铝合金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58D3EE44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灯具接线方式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180A482C">
            <w:pPr>
              <w:pStyle w:val="7"/>
              <w:spacing w:line="359" w:lineRule="exact"/>
              <w:ind w:left="55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公母头对接</w:t>
            </w:r>
          </w:p>
        </w:tc>
      </w:tr>
      <w:tr w14:paraId="07FC9F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0B8C342F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05A452C1">
            <w:pPr>
              <w:pStyle w:val="7"/>
              <w:spacing w:line="359" w:lineRule="exact"/>
              <w:ind w:left="1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封装类型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5FA58F69">
            <w:pPr>
              <w:pStyle w:val="7"/>
              <w:spacing w:line="359" w:lineRule="exact"/>
              <w:ind w:left="554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二次封装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3098CBB1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灯具出线方式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748A5D3D">
            <w:pPr>
              <w:pStyle w:val="7"/>
              <w:spacing w:line="359" w:lineRule="exact"/>
              <w:ind w:left="769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双端出线</w:t>
            </w:r>
          </w:p>
        </w:tc>
      </w:tr>
      <w:tr w14:paraId="0E4C0F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0291A208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7D7E2CFF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配光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2AC12C88">
            <w:pPr>
              <w:pStyle w:val="7"/>
              <w:spacing w:line="359" w:lineRule="exact"/>
              <w:ind w:left="554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拉伸配光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1CCFCE9C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外部接线线长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6752C5F5">
            <w:pPr>
              <w:pStyle w:val="7"/>
              <w:spacing w:line="359" w:lineRule="exact"/>
              <w:ind w:right="1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hint="eastAsia" w:ascii="黑体" w:eastAsia="宋体"/>
                <w:color w:val="231F20"/>
                <w:sz w:val="29"/>
                <w:lang w:val="en-US" w:eastAsia="zh-CN"/>
              </w:rPr>
              <w:t>≥</w:t>
            </w:r>
            <w:r>
              <w:rPr>
                <w:rFonts w:ascii="黑体"/>
                <w:color w:val="231F20"/>
                <w:sz w:val="29"/>
              </w:rPr>
              <w:t>150mm</w:t>
            </w:r>
          </w:p>
        </w:tc>
      </w:tr>
      <w:tr w14:paraId="68BC8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04ECCC08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28264D3A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光源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67E13819">
            <w:pPr>
              <w:pStyle w:val="7"/>
              <w:spacing w:line="359" w:lineRule="exact"/>
              <w:ind w:right="3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LED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2D951A0A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额定工作环境温度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7226C3CE">
            <w:pPr>
              <w:pStyle w:val="7"/>
              <w:spacing w:line="359" w:lineRule="exact"/>
              <w:ind w:left="694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-20～55°</w:t>
            </w:r>
          </w:p>
        </w:tc>
      </w:tr>
      <w:tr w14:paraId="295904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625BFBCE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7FE1BF2B">
            <w:pPr>
              <w:pStyle w:val="7"/>
              <w:spacing w:line="360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额定电压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4607B156">
            <w:pPr>
              <w:pStyle w:val="7"/>
              <w:spacing w:line="360" w:lineRule="exact"/>
              <w:ind w:right="4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DC24V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0444F468">
            <w:pPr>
              <w:pStyle w:val="7"/>
              <w:spacing w:line="360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IP</w:t>
            </w:r>
            <w:r>
              <w:rPr>
                <w:rFonts w:ascii="黑体" w:hAnsi="黑体" w:eastAsia="黑体" w:cs="黑体"/>
                <w:color w:val="231F20"/>
                <w:spacing w:val="-77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5B5724BD">
            <w:pPr>
              <w:pStyle w:val="7"/>
              <w:spacing w:line="360" w:lineRule="exact"/>
              <w:ind w:right="1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hint="eastAsia" w:ascii="黑体" w:eastAsia="宋体"/>
                <w:color w:val="231F20"/>
                <w:sz w:val="29"/>
                <w:lang w:val="en-US" w:eastAsia="zh-CN"/>
              </w:rPr>
              <w:t>≥</w:t>
            </w:r>
            <w:r>
              <w:rPr>
                <w:rFonts w:ascii="黑体"/>
                <w:color w:val="231F20"/>
                <w:sz w:val="29"/>
              </w:rPr>
              <w:t>IP65</w:t>
            </w:r>
          </w:p>
        </w:tc>
      </w:tr>
      <w:tr w14:paraId="33DABB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593BE5A6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146F8E94">
            <w:pPr>
              <w:pStyle w:val="7"/>
              <w:spacing w:before="5" w:line="240" w:lineRule="auto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灯具光效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7C62B08C">
            <w:pPr>
              <w:pStyle w:val="7"/>
              <w:spacing w:before="5" w:line="240" w:lineRule="auto"/>
              <w:ind w:left="408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69.47lm/W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329848F6">
            <w:pPr>
              <w:pStyle w:val="7"/>
              <w:spacing w:before="5" w:line="240" w:lineRule="auto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阻燃等级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6B111BC1">
            <w:pPr>
              <w:pStyle w:val="7"/>
              <w:spacing w:before="5" w:line="240" w:lineRule="auto"/>
              <w:ind w:right="1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V-0</w:t>
            </w:r>
          </w:p>
        </w:tc>
      </w:tr>
      <w:tr w14:paraId="3B5D4F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3D9A02F6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4F0E5123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额定功率</w:t>
            </w:r>
            <w:r>
              <w:rPr>
                <w:rFonts w:hint="eastAsia" w:ascii="宋体" w:hAnsi="宋体" w:cs="宋体"/>
                <w:szCs w:val="21"/>
              </w:rPr>
              <w:t>★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65B09AA9">
            <w:pPr>
              <w:pStyle w:val="7"/>
              <w:spacing w:line="359" w:lineRule="exact"/>
              <w:ind w:right="4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24W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228B7E1B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抗UV等级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60F0FFCD">
            <w:pPr>
              <w:pStyle w:val="7"/>
              <w:spacing w:line="359" w:lineRule="exact"/>
              <w:ind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四级</w:t>
            </w:r>
          </w:p>
        </w:tc>
      </w:tr>
      <w:tr w14:paraId="6D13A4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71176092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18C80A9A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灯具重量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00793242">
            <w:pPr>
              <w:pStyle w:val="7"/>
              <w:spacing w:line="359" w:lineRule="exact"/>
              <w:ind w:right="7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640g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0526935C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抗盐雾等级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2B495FB3">
            <w:pPr>
              <w:pStyle w:val="7"/>
              <w:spacing w:line="359" w:lineRule="exact"/>
              <w:ind w:right="1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无腐蚀</w:t>
            </w:r>
          </w:p>
        </w:tc>
      </w:tr>
      <w:tr w14:paraId="3861EB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241179E4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5EF66C51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灯具尺寸</w:t>
            </w:r>
          </w:p>
        </w:tc>
        <w:tc>
          <w:tcPr>
            <w:tcW w:w="7438" w:type="dxa"/>
            <w:gridSpan w:val="9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7CB9AB1E">
            <w:pPr>
              <w:pStyle w:val="7"/>
              <w:spacing w:line="345" w:lineRule="exact"/>
              <w:ind w:left="18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L985xW40xH21mm</w:t>
            </w:r>
          </w:p>
        </w:tc>
      </w:tr>
      <w:tr w14:paraId="2B94B6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07A22625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4" w:space="0"/>
              <w:right w:val="single" w:color="050100" w:sz="6" w:space="0"/>
            </w:tcBorders>
          </w:tcPr>
          <w:p w14:paraId="041946E9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光束角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4" w:space="0"/>
              <w:right w:val="single" w:color="050100" w:sz="4" w:space="0"/>
            </w:tcBorders>
          </w:tcPr>
          <w:p w14:paraId="259B13E9">
            <w:pPr>
              <w:pStyle w:val="7"/>
              <w:spacing w:line="359" w:lineRule="exact"/>
              <w:ind w:left="625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15*45°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4" w:space="0"/>
              <w:right w:val="single" w:color="050100" w:sz="4" w:space="0"/>
            </w:tcBorders>
          </w:tcPr>
          <w:p w14:paraId="11F31407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光源寿命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4" w:space="0"/>
              <w:right w:val="single" w:color="050100" w:sz="6" w:space="0"/>
            </w:tcBorders>
          </w:tcPr>
          <w:p w14:paraId="5B175295">
            <w:pPr>
              <w:pStyle w:val="7"/>
              <w:spacing w:line="359" w:lineRule="exact"/>
              <w:ind w:right="5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hint="eastAsia" w:ascii="黑体" w:eastAsia="宋体"/>
                <w:color w:val="231F20"/>
                <w:sz w:val="29"/>
                <w:lang w:val="en-US" w:eastAsia="zh-CN"/>
              </w:rPr>
              <w:t>≥</w:t>
            </w:r>
            <w:r>
              <w:rPr>
                <w:rFonts w:ascii="黑体"/>
                <w:color w:val="231F20"/>
                <w:sz w:val="29"/>
              </w:rPr>
              <w:t>50000H</w:t>
            </w:r>
          </w:p>
        </w:tc>
      </w:tr>
      <w:tr w14:paraId="59646E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1DA29CEC"/>
        </w:tc>
        <w:tc>
          <w:tcPr>
            <w:tcW w:w="2034" w:type="dxa"/>
            <w:tcBorders>
              <w:top w:val="single" w:color="050100" w:sz="4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443F103E">
            <w:pPr>
              <w:pStyle w:val="7"/>
              <w:spacing w:line="365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灯珠数量</w:t>
            </w:r>
          </w:p>
        </w:tc>
        <w:tc>
          <w:tcPr>
            <w:tcW w:w="2288" w:type="dxa"/>
            <w:gridSpan w:val="4"/>
            <w:tcBorders>
              <w:top w:val="single" w:color="050100" w:sz="4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00B24505">
            <w:pPr>
              <w:pStyle w:val="7"/>
              <w:spacing w:line="365" w:lineRule="exact"/>
              <w:ind w:right="4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24pcs</w:t>
            </w:r>
          </w:p>
        </w:tc>
        <w:tc>
          <w:tcPr>
            <w:tcW w:w="2438" w:type="dxa"/>
            <w:gridSpan w:val="4"/>
            <w:tcBorders>
              <w:top w:val="single" w:color="050100" w:sz="4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42A5446D">
            <w:pPr>
              <w:pStyle w:val="7"/>
              <w:spacing w:line="365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电气安全等级</w:t>
            </w:r>
          </w:p>
        </w:tc>
        <w:tc>
          <w:tcPr>
            <w:tcW w:w="2712" w:type="dxa"/>
            <w:tcBorders>
              <w:top w:val="single" w:color="050100" w:sz="4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0FA23F42">
            <w:pPr>
              <w:pStyle w:val="7"/>
              <w:spacing w:line="365" w:lineRule="exact"/>
              <w:ind w:right="2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III</w:t>
            </w:r>
            <w:r>
              <w:rPr>
                <w:rFonts w:ascii="黑体" w:hAnsi="黑体" w:eastAsia="黑体" w:cs="黑体"/>
                <w:color w:val="231F20"/>
                <w:spacing w:val="-77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类</w:t>
            </w:r>
          </w:p>
        </w:tc>
      </w:tr>
      <w:tr w14:paraId="2ACCAE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10115A74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16A27367">
            <w:pPr>
              <w:pStyle w:val="7"/>
              <w:spacing w:line="359" w:lineRule="exact"/>
              <w:ind w:left="1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颜色或色温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1810A50D">
            <w:pPr>
              <w:pStyle w:val="7"/>
              <w:spacing w:line="359" w:lineRule="exact"/>
              <w:ind w:right="3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3000K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134E4956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正常工作压降范围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53815D10">
            <w:pPr>
              <w:pStyle w:val="7"/>
              <w:spacing w:line="359" w:lineRule="exact"/>
              <w:ind w:right="1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hint="eastAsia" w:ascii="黑体" w:eastAsia="宋体"/>
                <w:color w:val="231F20"/>
                <w:sz w:val="29"/>
                <w:lang w:val="en-US" w:eastAsia="zh-CN"/>
              </w:rPr>
              <w:t>0-</w:t>
            </w:r>
            <w:r>
              <w:rPr>
                <w:rFonts w:ascii="黑体"/>
                <w:color w:val="231F20"/>
                <w:sz w:val="29"/>
              </w:rPr>
              <w:t>10%</w:t>
            </w:r>
          </w:p>
        </w:tc>
      </w:tr>
      <w:tr w14:paraId="7DD0AE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8" w:hRule="exact"/>
        </w:trPr>
        <w:tc>
          <w:tcPr>
            <w:tcW w:w="592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314BE19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68E8A967">
            <w:pPr>
              <w:pStyle w:val="7"/>
              <w:spacing w:before="1"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50E99A80">
            <w:pPr>
              <w:pStyle w:val="7"/>
              <w:spacing w:line="376" w:lineRule="exact"/>
              <w:ind w:left="144" w:right="14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具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图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示</w:t>
            </w:r>
          </w:p>
        </w:tc>
        <w:tc>
          <w:tcPr>
            <w:tcW w:w="9472" w:type="dxa"/>
            <w:gridSpan w:val="10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71D8266E">
            <w:pPr>
              <w:pStyle w:val="7"/>
              <w:spacing w:before="0" w:line="240" w:lineRule="auto"/>
              <w:ind w:right="0"/>
              <w:jc w:val="left"/>
              <w:rPr>
                <w:rFonts w:ascii="黑体" w:hAnsi="黑体" w:eastAsia="黑体" w:cs="黑体"/>
                <w:sz w:val="7"/>
                <w:szCs w:val="7"/>
              </w:rPr>
            </w:pPr>
          </w:p>
          <w:p w14:paraId="3EC45838">
            <w:pPr>
              <w:pStyle w:val="7"/>
              <w:spacing w:line="2728" w:lineRule="exact"/>
              <w:ind w:left="1439" w:right="0"/>
              <w:jc w:val="left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position w:val="-54"/>
                <w:sz w:val="20"/>
                <w:szCs w:val="20"/>
              </w:rPr>
              <w:drawing>
                <wp:inline distT="0" distB="0" distL="0" distR="0">
                  <wp:extent cx="3936365" cy="1732280"/>
                  <wp:effectExtent l="0" t="0" r="0" b="0"/>
                  <wp:docPr id="5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6.jpe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6944" cy="1732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248E1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4" w:hRule="exact"/>
        </w:trPr>
        <w:tc>
          <w:tcPr>
            <w:tcW w:w="592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509044E8">
            <w:pPr>
              <w:pStyle w:val="7"/>
              <w:spacing w:before="205" w:line="376" w:lineRule="exact"/>
              <w:ind w:left="144" w:right="14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具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尺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寸</w:t>
            </w:r>
          </w:p>
        </w:tc>
        <w:tc>
          <w:tcPr>
            <w:tcW w:w="9472" w:type="dxa"/>
            <w:gridSpan w:val="10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  <w:textDirection w:val="btLr"/>
          </w:tcPr>
          <w:p w14:paraId="062202F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5221924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5F4A332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0867948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3CF6DA0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4BB9955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34CE5ED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6219E03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682D11D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33CDAC79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75BBBF5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67A63E4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5BDA4EF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5AD032F0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0C26A92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26E6CE2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4ABC978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5E3CF21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2933DA1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42F99B5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1B2CA5D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41CEFE3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4BFBBAD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57B38B80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025EC71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6D7AE2E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4B3B5B7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1C8D690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545C09B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6EBA395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6985CDD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253C4C3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2E00210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09859D6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6FD3896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6096671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2471216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598DED3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6BBCBA0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00E2F44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3675D69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1F815A0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531D9AF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33A8DA7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0D5D851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64269239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4FB5361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40980B5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24F76DFC">
            <w:pPr>
              <w:pStyle w:val="7"/>
              <w:spacing w:before="10" w:line="240" w:lineRule="auto"/>
              <w:ind w:right="0"/>
              <w:jc w:val="left"/>
              <w:rPr>
                <w:rFonts w:ascii="黑体" w:hAnsi="黑体" w:eastAsia="黑体" w:cs="黑体"/>
                <w:sz w:val="11"/>
                <w:szCs w:val="11"/>
              </w:rPr>
            </w:pPr>
          </w:p>
          <w:p w14:paraId="675E61F6">
            <w:pPr>
              <w:pStyle w:val="7"/>
              <w:spacing w:line="240" w:lineRule="auto"/>
              <w:ind w:left="1467" w:right="0"/>
              <w:jc w:val="left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/>
                <w:color w:val="231F20"/>
                <w:spacing w:val="6"/>
                <w:sz w:val="12"/>
              </w:rPr>
              <w:t>21</w:t>
            </w:r>
          </w:p>
        </w:tc>
      </w:tr>
      <w:tr w14:paraId="4F078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exact"/>
        </w:trPr>
        <w:tc>
          <w:tcPr>
            <w:tcW w:w="592" w:type="dxa"/>
            <w:vMerge w:val="restart"/>
            <w:tcBorders>
              <w:top w:val="single" w:color="050100" w:sz="6" w:space="0"/>
              <w:left w:val="single" w:color="050100" w:sz="6" w:space="0"/>
              <w:right w:val="single" w:color="050100" w:sz="6" w:space="0"/>
            </w:tcBorders>
          </w:tcPr>
          <w:p w14:paraId="1C11E8F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00A15E1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40102FDC">
            <w:pPr>
              <w:pStyle w:val="7"/>
              <w:spacing w:before="11" w:line="240" w:lineRule="auto"/>
              <w:ind w:right="0"/>
              <w:jc w:val="left"/>
              <w:rPr>
                <w:rFonts w:ascii="黑体" w:hAnsi="黑体" w:eastAsia="黑体" w:cs="黑体"/>
                <w:sz w:val="37"/>
                <w:szCs w:val="37"/>
              </w:rPr>
            </w:pPr>
          </w:p>
          <w:p w14:paraId="5C601606">
            <w:pPr>
              <w:pStyle w:val="7"/>
              <w:spacing w:line="376" w:lineRule="exact"/>
              <w:ind w:left="144" w:right="14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配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曲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线</w:t>
            </w:r>
          </w:p>
        </w:tc>
        <w:tc>
          <w:tcPr>
            <w:tcW w:w="2907" w:type="dxa"/>
            <w:gridSpan w:val="2"/>
            <w:tcBorders>
              <w:top w:val="single" w:color="050100" w:sz="6" w:space="0"/>
              <w:left w:val="single" w:color="050100" w:sz="6" w:space="0"/>
              <w:bottom w:val="nil"/>
              <w:right w:val="nil"/>
            </w:tcBorders>
          </w:tcPr>
          <w:p w14:paraId="33114C65"/>
        </w:tc>
        <w:tc>
          <w:tcPr>
            <w:tcW w:w="352" w:type="dxa"/>
            <w:tcBorders>
              <w:top w:val="single" w:color="050100" w:sz="6" w:space="0"/>
              <w:left w:val="nil"/>
              <w:bottom w:val="nil"/>
              <w:right w:val="nil"/>
            </w:tcBorders>
          </w:tcPr>
          <w:p w14:paraId="1F60B4A6"/>
        </w:tc>
        <w:tc>
          <w:tcPr>
            <w:tcW w:w="633" w:type="dxa"/>
            <w:tcBorders>
              <w:top w:val="single" w:color="050100" w:sz="6" w:space="0"/>
              <w:left w:val="nil"/>
              <w:bottom w:val="nil"/>
              <w:right w:val="nil"/>
            </w:tcBorders>
          </w:tcPr>
          <w:p w14:paraId="360234F6"/>
        </w:tc>
        <w:tc>
          <w:tcPr>
            <w:tcW w:w="975" w:type="dxa"/>
            <w:gridSpan w:val="2"/>
            <w:tcBorders>
              <w:top w:val="single" w:color="050100" w:sz="6" w:space="0"/>
              <w:left w:val="nil"/>
              <w:bottom w:val="nil"/>
              <w:right w:val="nil"/>
            </w:tcBorders>
          </w:tcPr>
          <w:p w14:paraId="2D54AC8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410948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5DF582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79A43B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7C32AF4">
            <w:pPr>
              <w:pStyle w:val="7"/>
              <w:spacing w:before="62" w:line="240" w:lineRule="auto"/>
              <w:ind w:left="284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-/+180</w:t>
            </w:r>
          </w:p>
        </w:tc>
        <w:tc>
          <w:tcPr>
            <w:tcW w:w="451" w:type="dxa"/>
            <w:tcBorders>
              <w:top w:val="single" w:color="050100" w:sz="6" w:space="0"/>
              <w:left w:val="nil"/>
              <w:bottom w:val="nil"/>
              <w:right w:val="nil"/>
            </w:tcBorders>
          </w:tcPr>
          <w:p w14:paraId="553A8E65"/>
        </w:tc>
        <w:tc>
          <w:tcPr>
            <w:tcW w:w="353" w:type="dxa"/>
            <w:tcBorders>
              <w:top w:val="single" w:color="050100" w:sz="6" w:space="0"/>
              <w:left w:val="nil"/>
              <w:bottom w:val="nil"/>
              <w:right w:val="nil"/>
            </w:tcBorders>
          </w:tcPr>
          <w:p w14:paraId="1B3D1A37"/>
        </w:tc>
        <w:tc>
          <w:tcPr>
            <w:tcW w:w="3801" w:type="dxa"/>
            <w:gridSpan w:val="2"/>
            <w:tcBorders>
              <w:top w:val="single" w:color="050100" w:sz="6" w:space="0"/>
              <w:left w:val="nil"/>
              <w:bottom w:val="nil"/>
              <w:right w:val="single" w:color="050100" w:sz="6" w:space="0"/>
            </w:tcBorders>
          </w:tcPr>
          <w:p w14:paraId="3C89C66E"/>
        </w:tc>
      </w:tr>
      <w:tr w14:paraId="7FA456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7BC9973B"/>
        </w:tc>
        <w:tc>
          <w:tcPr>
            <w:tcW w:w="2907" w:type="dxa"/>
            <w:gridSpan w:val="2"/>
            <w:tcBorders>
              <w:top w:val="nil"/>
              <w:left w:val="single" w:color="050100" w:sz="6" w:space="0"/>
              <w:bottom w:val="nil"/>
              <w:right w:val="nil"/>
            </w:tcBorders>
          </w:tcPr>
          <w:p w14:paraId="1041B40F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63D0DC8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E7E84A3">
            <w:pPr>
              <w:pStyle w:val="7"/>
              <w:spacing w:before="45" w:line="240" w:lineRule="auto"/>
              <w:ind w:left="166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-150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ACD8F"/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7A0FF7E8">
            <w:pPr>
              <w:pStyle w:val="7"/>
              <w:spacing w:before="45" w:line="240" w:lineRule="auto"/>
              <w:ind w:left="147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150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67057AC"/>
        </w:tc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single" w:color="050100" w:sz="6" w:space="0"/>
            </w:tcBorders>
          </w:tcPr>
          <w:p w14:paraId="488F030F"/>
        </w:tc>
      </w:tr>
      <w:tr w14:paraId="3ED3A9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7E272150"/>
        </w:tc>
        <w:tc>
          <w:tcPr>
            <w:tcW w:w="2907" w:type="dxa"/>
            <w:gridSpan w:val="2"/>
            <w:tcBorders>
              <w:top w:val="nil"/>
              <w:left w:val="single" w:color="050100" w:sz="6" w:space="0"/>
              <w:bottom w:val="nil"/>
              <w:right w:val="nil"/>
            </w:tcBorders>
          </w:tcPr>
          <w:p w14:paraId="79CCC8EB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9591F3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8102816">
            <w:pPr>
              <w:pStyle w:val="7"/>
              <w:spacing w:before="13" w:line="240" w:lineRule="auto"/>
              <w:ind w:right="0"/>
              <w:jc w:val="left"/>
              <w:rPr>
                <w:rFonts w:ascii="黑体" w:hAnsi="黑体" w:eastAsia="黑体" w:cs="黑体"/>
                <w:sz w:val="7"/>
                <w:szCs w:val="7"/>
              </w:rPr>
            </w:pPr>
          </w:p>
          <w:p w14:paraId="7BA3BDFF">
            <w:pPr>
              <w:pStyle w:val="7"/>
              <w:spacing w:line="240" w:lineRule="auto"/>
              <w:ind w:left="3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-120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AE82EA6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1B41D"/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6F13C977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F89E21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0B69D56">
            <w:pPr>
              <w:pStyle w:val="7"/>
              <w:spacing w:before="13" w:line="240" w:lineRule="auto"/>
              <w:ind w:right="0"/>
              <w:jc w:val="left"/>
              <w:rPr>
                <w:rFonts w:ascii="黑体" w:hAnsi="黑体" w:eastAsia="黑体" w:cs="黑体"/>
                <w:sz w:val="7"/>
                <w:szCs w:val="7"/>
              </w:rPr>
            </w:pPr>
          </w:p>
          <w:p w14:paraId="796FD2C2">
            <w:pPr>
              <w:pStyle w:val="7"/>
              <w:spacing w:line="240" w:lineRule="auto"/>
              <w:ind w:left="212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120</w:t>
            </w:r>
          </w:p>
        </w:tc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single" w:color="050100" w:sz="6" w:space="0"/>
            </w:tcBorders>
          </w:tcPr>
          <w:p w14:paraId="6E800620"/>
        </w:tc>
      </w:tr>
      <w:tr w14:paraId="40032F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57E9E1D5"/>
        </w:tc>
        <w:tc>
          <w:tcPr>
            <w:tcW w:w="2907" w:type="dxa"/>
            <w:gridSpan w:val="2"/>
            <w:tcBorders>
              <w:top w:val="nil"/>
              <w:left w:val="single" w:color="050100" w:sz="6" w:space="0"/>
              <w:bottom w:val="nil"/>
              <w:right w:val="nil"/>
            </w:tcBorders>
          </w:tcPr>
          <w:p w14:paraId="0BBCAE8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01B3A5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A950BD9">
            <w:pPr>
              <w:pStyle w:val="7"/>
              <w:spacing w:before="10" w:line="240" w:lineRule="auto"/>
              <w:ind w:right="0"/>
              <w:jc w:val="left"/>
              <w:rPr>
                <w:rFonts w:ascii="黑体" w:hAnsi="黑体" w:eastAsia="黑体" w:cs="黑体"/>
                <w:sz w:val="9"/>
                <w:szCs w:val="9"/>
              </w:rPr>
            </w:pPr>
          </w:p>
          <w:p w14:paraId="452175D1">
            <w:pPr>
              <w:pStyle w:val="7"/>
              <w:spacing w:line="240" w:lineRule="auto"/>
              <w:ind w:right="1"/>
              <w:jc w:val="righ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-90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355D2F8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B937644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A51D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E2C5C10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FA1E196">
            <w:pPr>
              <w:pStyle w:val="7"/>
              <w:spacing w:before="3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4DE80B17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7"/>
                <w:sz w:val="7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0D5F3F9A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23A213A"/>
        </w:tc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single" w:color="050100" w:sz="6" w:space="0"/>
            </w:tcBorders>
          </w:tcPr>
          <w:p w14:paraId="5ACAA04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5AD9AE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03FDB25">
            <w:pPr>
              <w:pStyle w:val="7"/>
              <w:spacing w:before="12" w:line="240" w:lineRule="auto"/>
              <w:ind w:right="0"/>
              <w:jc w:val="left"/>
              <w:rPr>
                <w:rFonts w:ascii="黑体" w:hAnsi="黑体" w:eastAsia="黑体" w:cs="黑体"/>
                <w:sz w:val="9"/>
                <w:szCs w:val="9"/>
              </w:rPr>
            </w:pPr>
          </w:p>
          <w:p w14:paraId="6F566119">
            <w:pPr>
              <w:pStyle w:val="7"/>
              <w:spacing w:line="240" w:lineRule="auto"/>
              <w:ind w:left="49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90</w:t>
            </w:r>
          </w:p>
        </w:tc>
      </w:tr>
      <w:tr w14:paraId="762B23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6492CEC7"/>
        </w:tc>
        <w:tc>
          <w:tcPr>
            <w:tcW w:w="2907" w:type="dxa"/>
            <w:gridSpan w:val="2"/>
            <w:tcBorders>
              <w:top w:val="nil"/>
              <w:left w:val="single" w:color="050100" w:sz="6" w:space="0"/>
              <w:bottom w:val="nil"/>
              <w:right w:val="nil"/>
            </w:tcBorders>
          </w:tcPr>
          <w:p w14:paraId="3BD7FCB1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C7A08AF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91C0A97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27A30">
            <w:pPr>
              <w:pStyle w:val="7"/>
              <w:spacing w:before="64"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130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46D7DAD4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0006248"/>
        </w:tc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single" w:color="050100" w:sz="6" w:space="0"/>
            </w:tcBorders>
          </w:tcPr>
          <w:p w14:paraId="104113C7"/>
        </w:tc>
      </w:tr>
      <w:tr w14:paraId="4FCFF3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33C98570"/>
        </w:tc>
        <w:tc>
          <w:tcPr>
            <w:tcW w:w="2907" w:type="dxa"/>
            <w:gridSpan w:val="2"/>
            <w:tcBorders>
              <w:top w:val="nil"/>
              <w:left w:val="single" w:color="050100" w:sz="6" w:space="0"/>
              <w:bottom w:val="nil"/>
              <w:right w:val="nil"/>
            </w:tcBorders>
          </w:tcPr>
          <w:p w14:paraId="17ABA03D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ACABD09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2E199D7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D8988">
            <w:pPr>
              <w:pStyle w:val="7"/>
              <w:spacing w:before="10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45A980FE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260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618ED57C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2AEA5AF"/>
        </w:tc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single" w:color="050100" w:sz="6" w:space="0"/>
            </w:tcBorders>
          </w:tcPr>
          <w:p w14:paraId="6C7B5A12"/>
        </w:tc>
      </w:tr>
      <w:tr w14:paraId="30639A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55CB8166"/>
        </w:tc>
        <w:tc>
          <w:tcPr>
            <w:tcW w:w="2907" w:type="dxa"/>
            <w:gridSpan w:val="2"/>
            <w:tcBorders>
              <w:top w:val="nil"/>
              <w:left w:val="single" w:color="050100" w:sz="6" w:space="0"/>
              <w:bottom w:val="nil"/>
              <w:right w:val="nil"/>
            </w:tcBorders>
          </w:tcPr>
          <w:p w14:paraId="37F2A26C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E5C5A2F">
            <w:pPr>
              <w:pStyle w:val="7"/>
              <w:spacing w:before="6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29B6376B">
            <w:pPr>
              <w:pStyle w:val="7"/>
              <w:spacing w:line="240" w:lineRule="auto"/>
              <w:ind w:left="48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-60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1F2CAB5F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94BA9">
            <w:pPr>
              <w:pStyle w:val="7"/>
              <w:spacing w:before="0" w:line="240" w:lineRule="auto"/>
              <w:ind w:right="0"/>
              <w:jc w:val="left"/>
              <w:rPr>
                <w:rFonts w:ascii="黑体" w:hAnsi="黑体" w:eastAsia="黑体" w:cs="黑体"/>
                <w:sz w:val="7"/>
                <w:szCs w:val="7"/>
              </w:rPr>
            </w:pPr>
          </w:p>
          <w:p w14:paraId="57411443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390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1C4325BA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3D4F4695">
            <w:pPr>
              <w:pStyle w:val="7"/>
              <w:spacing w:before="6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512A57F2">
            <w:pPr>
              <w:pStyle w:val="7"/>
              <w:spacing w:line="240" w:lineRule="auto"/>
              <w:ind w:left="212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60</w:t>
            </w:r>
          </w:p>
        </w:tc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single" w:color="050100" w:sz="6" w:space="0"/>
            </w:tcBorders>
          </w:tcPr>
          <w:p w14:paraId="590E8F02"/>
        </w:tc>
      </w:tr>
      <w:tr w14:paraId="2F9FF3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29EC4314"/>
        </w:tc>
        <w:tc>
          <w:tcPr>
            <w:tcW w:w="2907" w:type="dxa"/>
            <w:gridSpan w:val="2"/>
            <w:tcBorders>
              <w:top w:val="nil"/>
              <w:left w:val="single" w:color="050100" w:sz="6" w:space="0"/>
              <w:bottom w:val="nil"/>
              <w:right w:val="nil"/>
            </w:tcBorders>
          </w:tcPr>
          <w:p w14:paraId="6471E204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2C15AF6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29341E3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2E0313">
            <w:pPr>
              <w:pStyle w:val="7"/>
              <w:spacing w:before="10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10F0EBE8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520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6D11A53A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26B5DD4"/>
        </w:tc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single" w:color="050100" w:sz="6" w:space="0"/>
            </w:tcBorders>
          </w:tcPr>
          <w:p w14:paraId="45204B69"/>
        </w:tc>
      </w:tr>
      <w:tr w14:paraId="76DE7E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6FF467B3"/>
        </w:tc>
        <w:tc>
          <w:tcPr>
            <w:tcW w:w="2907" w:type="dxa"/>
            <w:gridSpan w:val="2"/>
            <w:tcBorders>
              <w:top w:val="nil"/>
              <w:left w:val="single" w:color="050100" w:sz="6" w:space="0"/>
              <w:bottom w:val="nil"/>
              <w:right w:val="nil"/>
            </w:tcBorders>
          </w:tcPr>
          <w:p w14:paraId="07F20A75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737CC61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717AB40">
            <w:pPr>
              <w:pStyle w:val="7"/>
              <w:spacing w:before="68" w:line="240" w:lineRule="auto"/>
              <w:ind w:right="71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-30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3EA28">
            <w:pPr>
              <w:pStyle w:val="7"/>
              <w:spacing w:before="3"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C274A52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32346049">
            <w:pPr>
              <w:pStyle w:val="7"/>
              <w:spacing w:before="68" w:line="240" w:lineRule="auto"/>
              <w:ind w:left="147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30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1BCDB8A9"/>
        </w:tc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single" w:color="050100" w:sz="6" w:space="0"/>
            </w:tcBorders>
          </w:tcPr>
          <w:p w14:paraId="68AA8FA0"/>
        </w:tc>
      </w:tr>
      <w:tr w14:paraId="29C8AF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6647C6DE"/>
        </w:tc>
        <w:tc>
          <w:tcPr>
            <w:tcW w:w="2907" w:type="dxa"/>
            <w:gridSpan w:val="2"/>
            <w:tcBorders>
              <w:top w:val="nil"/>
              <w:left w:val="single" w:color="050100" w:sz="6" w:space="0"/>
              <w:bottom w:val="nil"/>
              <w:right w:val="nil"/>
            </w:tcBorders>
          </w:tcPr>
          <w:p w14:paraId="08ACB789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69FA009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D9C935D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6BCC2"/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6D5DEFF8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7D656778"/>
        </w:tc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single" w:color="050100" w:sz="6" w:space="0"/>
            </w:tcBorders>
          </w:tcPr>
          <w:p w14:paraId="3D844A8E"/>
        </w:tc>
      </w:tr>
      <w:tr w14:paraId="414D6E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592" w:type="dxa"/>
            <w:vMerge w:val="continue"/>
            <w:tcBorders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307920DA"/>
        </w:tc>
        <w:tc>
          <w:tcPr>
            <w:tcW w:w="2907" w:type="dxa"/>
            <w:gridSpan w:val="2"/>
            <w:tcBorders>
              <w:top w:val="nil"/>
              <w:left w:val="single" w:color="050100" w:sz="6" w:space="0"/>
              <w:bottom w:val="single" w:color="050100" w:sz="6" w:space="0"/>
              <w:right w:val="nil"/>
            </w:tcBorders>
          </w:tcPr>
          <w:p w14:paraId="0ACDF85F"/>
        </w:tc>
        <w:tc>
          <w:tcPr>
            <w:tcW w:w="352" w:type="dxa"/>
            <w:tcBorders>
              <w:top w:val="nil"/>
              <w:left w:val="nil"/>
              <w:bottom w:val="single" w:color="050100" w:sz="6" w:space="0"/>
              <w:right w:val="nil"/>
            </w:tcBorders>
          </w:tcPr>
          <w:p w14:paraId="7E6574DC"/>
        </w:tc>
        <w:tc>
          <w:tcPr>
            <w:tcW w:w="633" w:type="dxa"/>
            <w:tcBorders>
              <w:top w:val="nil"/>
              <w:left w:val="nil"/>
              <w:bottom w:val="single" w:color="050100" w:sz="6" w:space="0"/>
              <w:right w:val="nil"/>
            </w:tcBorders>
          </w:tcPr>
          <w:p w14:paraId="4961800A"/>
        </w:tc>
        <w:tc>
          <w:tcPr>
            <w:tcW w:w="975" w:type="dxa"/>
            <w:gridSpan w:val="2"/>
            <w:tcBorders>
              <w:top w:val="nil"/>
              <w:left w:val="nil"/>
              <w:bottom w:val="single" w:color="050100" w:sz="6" w:space="0"/>
              <w:right w:val="nil"/>
            </w:tcBorders>
          </w:tcPr>
          <w:p w14:paraId="24EEC3C3"/>
        </w:tc>
        <w:tc>
          <w:tcPr>
            <w:tcW w:w="451" w:type="dxa"/>
            <w:tcBorders>
              <w:top w:val="nil"/>
              <w:left w:val="nil"/>
              <w:bottom w:val="single" w:color="050100" w:sz="6" w:space="0"/>
              <w:right w:val="nil"/>
            </w:tcBorders>
          </w:tcPr>
          <w:p w14:paraId="28513F89"/>
        </w:tc>
        <w:tc>
          <w:tcPr>
            <w:tcW w:w="353" w:type="dxa"/>
            <w:tcBorders>
              <w:top w:val="nil"/>
              <w:left w:val="nil"/>
              <w:bottom w:val="single" w:color="050100" w:sz="6" w:space="0"/>
              <w:right w:val="nil"/>
            </w:tcBorders>
          </w:tcPr>
          <w:p w14:paraId="49B897F9"/>
        </w:tc>
        <w:tc>
          <w:tcPr>
            <w:tcW w:w="3801" w:type="dxa"/>
            <w:gridSpan w:val="2"/>
            <w:tcBorders>
              <w:top w:val="nil"/>
              <w:left w:val="nil"/>
              <w:bottom w:val="single" w:color="050100" w:sz="6" w:space="0"/>
              <w:right w:val="single" w:color="050100" w:sz="6" w:space="0"/>
            </w:tcBorders>
          </w:tcPr>
          <w:p w14:paraId="5783D641"/>
        </w:tc>
      </w:tr>
    </w:tbl>
    <w:p w14:paraId="3441D580">
      <w:pPr>
        <w:spacing w:after="0"/>
        <w:sectPr>
          <w:pgSz w:w="11910" w:h="16840"/>
          <w:pgMar w:top="400" w:right="800" w:bottom="280" w:left="800" w:header="720" w:footer="720" w:gutter="0"/>
          <w:cols w:space="720" w:num="1"/>
        </w:sectPr>
      </w:pPr>
    </w:p>
    <w:p w14:paraId="02F9D83A">
      <w:pPr>
        <w:pStyle w:val="2"/>
        <w:spacing w:line="434" w:lineRule="exact"/>
        <w:ind w:left="2741" w:right="0"/>
        <w:jc w:val="left"/>
      </w:pPr>
      <w:r>
        <w:pict>
          <v:shape id="_x0000_s1033" o:spid="_x0000_s1033" o:spt="75" type="#_x0000_t75" style="position:absolute;left:0pt;margin-left:222.1pt;margin-top:649pt;height:144.35pt;width:136.55pt;mso-position-horizontal-relative:page;mso-position-vertical-relative:page;z-index:-251655168;mso-width-relative:page;mso-height-relative:page;" filled="f" stroked="f" coordsize="21600,21600">
            <v:path/>
            <v:fill on="f" focussize="0,0"/>
            <v:stroke on="f"/>
            <v:imagedata r:id="rId10" o:title=""/>
            <o:lock v:ext="edit" aspectratio="t"/>
          </v:shape>
        </w:pict>
      </w:r>
      <w:r>
        <w:rPr>
          <w:color w:val="231F20"/>
        </w:rPr>
        <w:t>灯具参数规格书（环形洗墙灯）</w:t>
      </w:r>
    </w:p>
    <w:p w14:paraId="23702D29">
      <w:pPr>
        <w:spacing w:before="5" w:line="240" w:lineRule="auto"/>
        <w:rPr>
          <w:rFonts w:ascii="黑体" w:hAnsi="黑体" w:eastAsia="黑体" w:cs="黑体"/>
          <w:sz w:val="14"/>
          <w:szCs w:val="14"/>
        </w:rPr>
      </w:pPr>
    </w:p>
    <w:tbl>
      <w:tblPr>
        <w:tblStyle w:val="3"/>
        <w:tblW w:w="0" w:type="auto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2"/>
        <w:gridCol w:w="2034"/>
        <w:gridCol w:w="873"/>
        <w:gridCol w:w="352"/>
        <w:gridCol w:w="633"/>
        <w:gridCol w:w="430"/>
        <w:gridCol w:w="545"/>
        <w:gridCol w:w="451"/>
        <w:gridCol w:w="353"/>
        <w:gridCol w:w="1089"/>
        <w:gridCol w:w="2712"/>
      </w:tblGrid>
      <w:tr w14:paraId="39202B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2626" w:type="dxa"/>
            <w:gridSpan w:val="2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4A236AB2">
            <w:pPr>
              <w:pStyle w:val="7"/>
              <w:spacing w:line="351" w:lineRule="exact"/>
              <w:ind w:left="78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灯具名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7090D1EE">
            <w:pPr>
              <w:pStyle w:val="7"/>
              <w:spacing w:line="357" w:lineRule="exact"/>
              <w:ind w:left="194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LED</w:t>
            </w:r>
            <w:r>
              <w:rPr>
                <w:rFonts w:ascii="黑体" w:hAnsi="黑体" w:eastAsia="黑体" w:cs="黑体"/>
                <w:color w:val="231F20"/>
                <w:spacing w:val="-80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环形洗墙灯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74FE9E5A">
            <w:pPr>
              <w:pStyle w:val="7"/>
              <w:spacing w:line="351" w:lineRule="exact"/>
              <w:ind w:left="742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</w:p>
        </w:tc>
        <w:tc>
          <w:tcPr>
            <w:tcW w:w="2712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64E8257E">
            <w:pPr>
              <w:pStyle w:val="7"/>
              <w:spacing w:line="351" w:lineRule="exact"/>
              <w:ind w:left="473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</w:p>
        </w:tc>
      </w:tr>
      <w:tr w14:paraId="07E63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restart"/>
            <w:tcBorders>
              <w:top w:val="single" w:color="050100" w:sz="6" w:space="0"/>
              <w:left w:val="single" w:color="050100" w:sz="6" w:space="0"/>
              <w:right w:val="single" w:color="050100" w:sz="6" w:space="0"/>
            </w:tcBorders>
          </w:tcPr>
          <w:p w14:paraId="609EF3C9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5B7674E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3A494479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3E249EF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1EC6D3C6">
            <w:pPr>
              <w:pStyle w:val="7"/>
              <w:spacing w:before="11" w:line="240" w:lineRule="auto"/>
              <w:ind w:right="0"/>
              <w:jc w:val="left"/>
              <w:rPr>
                <w:rFonts w:ascii="黑体" w:hAnsi="黑体" w:eastAsia="黑体" w:cs="黑体"/>
                <w:sz w:val="27"/>
                <w:szCs w:val="27"/>
              </w:rPr>
            </w:pPr>
          </w:p>
          <w:p w14:paraId="1970BCF9">
            <w:pPr>
              <w:pStyle w:val="7"/>
              <w:spacing w:line="376" w:lineRule="exact"/>
              <w:ind w:left="154" w:right="13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具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参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数</w:t>
            </w:r>
          </w:p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1BE4426B">
            <w:pPr>
              <w:pStyle w:val="7"/>
              <w:spacing w:line="359" w:lineRule="exact"/>
              <w:ind w:left="1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壳体材质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1AA5D179">
            <w:pPr>
              <w:pStyle w:val="7"/>
              <w:spacing w:line="359" w:lineRule="exact"/>
              <w:ind w:left="70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铝合金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6BF6B5DF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灯具接线方式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5CAD78EE">
            <w:pPr>
              <w:pStyle w:val="7"/>
              <w:spacing w:line="359" w:lineRule="exact"/>
              <w:ind w:left="70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公母头对接</w:t>
            </w:r>
          </w:p>
        </w:tc>
      </w:tr>
      <w:tr w14:paraId="1948E7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1641B1F9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7B7C48B5">
            <w:pPr>
              <w:pStyle w:val="7"/>
              <w:spacing w:line="359" w:lineRule="exact"/>
              <w:ind w:left="1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封装类型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5938EC2D">
            <w:pPr>
              <w:pStyle w:val="7"/>
              <w:spacing w:line="359" w:lineRule="exact"/>
              <w:ind w:left="556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二次封装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59A94416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灯具出线方式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15710463">
            <w:pPr>
              <w:pStyle w:val="7"/>
              <w:spacing w:line="359" w:lineRule="exact"/>
              <w:ind w:left="843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双端出线</w:t>
            </w:r>
          </w:p>
        </w:tc>
      </w:tr>
      <w:tr w14:paraId="234832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768C6378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6CCFF83C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配光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0214EC78">
            <w:pPr>
              <w:pStyle w:val="7"/>
              <w:spacing w:line="359" w:lineRule="exact"/>
              <w:ind w:left="556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拉伸配光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31D0E10C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外部接线线长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5DFCF9BC">
            <w:pPr>
              <w:pStyle w:val="7"/>
              <w:spacing w:line="359" w:lineRule="exact"/>
              <w:ind w:left="132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hint="eastAsia" w:ascii="黑体" w:eastAsia="宋体"/>
                <w:color w:val="231F20"/>
                <w:sz w:val="29"/>
                <w:lang w:val="en-US" w:eastAsia="zh-CN"/>
              </w:rPr>
              <w:t>≥</w:t>
            </w:r>
            <w:r>
              <w:rPr>
                <w:rFonts w:ascii="黑体"/>
                <w:color w:val="231F20"/>
                <w:sz w:val="29"/>
              </w:rPr>
              <w:t>150mm</w:t>
            </w:r>
          </w:p>
        </w:tc>
      </w:tr>
      <w:tr w14:paraId="08774E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34A05F89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6074CC16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光源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40460CA1">
            <w:pPr>
              <w:pStyle w:val="7"/>
              <w:spacing w:line="359" w:lineRule="exact"/>
              <w:ind w:right="6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LED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409F0879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额定工作环境温度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6CCE8C49">
            <w:pPr>
              <w:pStyle w:val="7"/>
              <w:spacing w:line="359" w:lineRule="exact"/>
              <w:ind w:left="863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-20～55°</w:t>
            </w:r>
          </w:p>
        </w:tc>
      </w:tr>
      <w:tr w14:paraId="276F8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5CFC65FD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76E2C02A">
            <w:pPr>
              <w:pStyle w:val="7"/>
              <w:spacing w:line="360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额定电压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0A051D4B">
            <w:pPr>
              <w:pStyle w:val="7"/>
              <w:spacing w:line="360" w:lineRule="exact"/>
              <w:ind w:right="11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DC24V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799DBB8B">
            <w:pPr>
              <w:pStyle w:val="7"/>
              <w:spacing w:line="360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IP</w:t>
            </w:r>
            <w:r>
              <w:rPr>
                <w:rFonts w:ascii="黑体" w:hAnsi="黑体" w:eastAsia="黑体" w:cs="黑体"/>
                <w:color w:val="231F20"/>
                <w:spacing w:val="-77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1360F8D7">
            <w:pPr>
              <w:pStyle w:val="7"/>
              <w:spacing w:line="360" w:lineRule="exact"/>
              <w:ind w:left="110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hint="eastAsia" w:ascii="黑体" w:eastAsia="宋体"/>
                <w:color w:val="231F20"/>
                <w:sz w:val="29"/>
                <w:lang w:val="en-US" w:eastAsia="zh-CN"/>
              </w:rPr>
              <w:t>≥</w:t>
            </w:r>
            <w:r>
              <w:rPr>
                <w:rFonts w:ascii="黑体"/>
                <w:color w:val="231F20"/>
                <w:sz w:val="29"/>
              </w:rPr>
              <w:t>IP65</w:t>
            </w:r>
          </w:p>
        </w:tc>
      </w:tr>
      <w:tr w14:paraId="3BFFDF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16271606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6F8E0E6B">
            <w:pPr>
              <w:pStyle w:val="7"/>
              <w:spacing w:before="5" w:line="240" w:lineRule="auto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灯具光效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73B7A618">
            <w:pPr>
              <w:pStyle w:val="7"/>
              <w:spacing w:before="5" w:line="240" w:lineRule="auto"/>
              <w:ind w:left="478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71.36lm/W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275D2DE7">
            <w:pPr>
              <w:pStyle w:val="7"/>
              <w:spacing w:before="5" w:line="240" w:lineRule="auto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阻燃等级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284CEDB9">
            <w:pPr>
              <w:pStyle w:val="7"/>
              <w:spacing w:before="5" w:line="240" w:lineRule="auto"/>
              <w:ind w:left="163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V-0</w:t>
            </w:r>
          </w:p>
        </w:tc>
      </w:tr>
      <w:tr w14:paraId="469138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58059C63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1DB1B54B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额定功率</w:t>
            </w:r>
            <w:r>
              <w:rPr>
                <w:rFonts w:hint="eastAsia" w:ascii="宋体" w:hAnsi="宋体" w:cs="宋体"/>
                <w:szCs w:val="21"/>
              </w:rPr>
              <w:t>★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51E0D293">
            <w:pPr>
              <w:pStyle w:val="7"/>
              <w:spacing w:line="359" w:lineRule="exact"/>
              <w:ind w:right="8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24W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55C9A828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抗UV等级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0ED8E61A">
            <w:pPr>
              <w:pStyle w:val="7"/>
              <w:spacing w:line="359" w:lineRule="exact"/>
              <w:ind w:left="135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四级</w:t>
            </w:r>
          </w:p>
        </w:tc>
      </w:tr>
      <w:tr w14:paraId="23C16D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1E05433E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61640038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灯具重量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326BF669">
            <w:pPr>
              <w:pStyle w:val="7"/>
              <w:spacing w:line="359" w:lineRule="exact"/>
              <w:ind w:right="5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405g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5DE36F36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抗盐雾等级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6083B9D8">
            <w:pPr>
              <w:pStyle w:val="7"/>
              <w:spacing w:line="359" w:lineRule="exact"/>
              <w:ind w:left="988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无腐蚀</w:t>
            </w:r>
          </w:p>
        </w:tc>
      </w:tr>
      <w:tr w14:paraId="3FC63C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799084ED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34A60E69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灯具尺寸</w:t>
            </w:r>
          </w:p>
        </w:tc>
        <w:tc>
          <w:tcPr>
            <w:tcW w:w="7438" w:type="dxa"/>
            <w:gridSpan w:val="9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571F0A14">
            <w:pPr>
              <w:pStyle w:val="7"/>
              <w:spacing w:line="345" w:lineRule="exact"/>
              <w:ind w:left="18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L245xW71xH54mm</w:t>
            </w:r>
          </w:p>
        </w:tc>
      </w:tr>
      <w:tr w14:paraId="1C6E77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02906E26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4" w:space="0"/>
              <w:right w:val="single" w:color="050100" w:sz="6" w:space="0"/>
            </w:tcBorders>
          </w:tcPr>
          <w:p w14:paraId="2125E700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光束角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4" w:space="0"/>
              <w:right w:val="single" w:color="050100" w:sz="4" w:space="0"/>
            </w:tcBorders>
          </w:tcPr>
          <w:p w14:paraId="329F455A">
            <w:pPr>
              <w:pStyle w:val="7"/>
              <w:spacing w:line="359" w:lineRule="exact"/>
              <w:ind w:left="705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15*45°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4" w:space="0"/>
              <w:right w:val="single" w:color="050100" w:sz="4" w:space="0"/>
            </w:tcBorders>
          </w:tcPr>
          <w:p w14:paraId="749F9309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光源寿命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4" w:space="0"/>
              <w:right w:val="single" w:color="050100" w:sz="6" w:space="0"/>
            </w:tcBorders>
          </w:tcPr>
          <w:p w14:paraId="29254EB7">
            <w:pPr>
              <w:pStyle w:val="7"/>
              <w:spacing w:line="359" w:lineRule="exact"/>
              <w:ind w:left="996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hint="eastAsia" w:ascii="黑体" w:eastAsia="宋体"/>
                <w:color w:val="231F20"/>
                <w:sz w:val="29"/>
                <w:lang w:val="en-US" w:eastAsia="zh-CN"/>
              </w:rPr>
              <w:t>≥</w:t>
            </w:r>
            <w:r>
              <w:rPr>
                <w:rFonts w:ascii="黑体"/>
                <w:color w:val="231F20"/>
                <w:sz w:val="29"/>
              </w:rPr>
              <w:t>50000H</w:t>
            </w:r>
          </w:p>
        </w:tc>
      </w:tr>
      <w:tr w14:paraId="7075FD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30CE9891"/>
        </w:tc>
        <w:tc>
          <w:tcPr>
            <w:tcW w:w="2034" w:type="dxa"/>
            <w:tcBorders>
              <w:top w:val="single" w:color="050100" w:sz="4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28F94FC3">
            <w:pPr>
              <w:pStyle w:val="7"/>
              <w:spacing w:line="365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灯珠数量</w:t>
            </w:r>
          </w:p>
        </w:tc>
        <w:tc>
          <w:tcPr>
            <w:tcW w:w="2288" w:type="dxa"/>
            <w:gridSpan w:val="4"/>
            <w:tcBorders>
              <w:top w:val="single" w:color="050100" w:sz="4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3FA0DA0B">
            <w:pPr>
              <w:pStyle w:val="7"/>
              <w:spacing w:line="365" w:lineRule="exact"/>
              <w:ind w:left="3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12pcs</w:t>
            </w:r>
          </w:p>
        </w:tc>
        <w:tc>
          <w:tcPr>
            <w:tcW w:w="2438" w:type="dxa"/>
            <w:gridSpan w:val="4"/>
            <w:tcBorders>
              <w:top w:val="single" w:color="050100" w:sz="4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7C1246FA">
            <w:pPr>
              <w:pStyle w:val="7"/>
              <w:spacing w:line="365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电气安全等级</w:t>
            </w:r>
          </w:p>
        </w:tc>
        <w:tc>
          <w:tcPr>
            <w:tcW w:w="2712" w:type="dxa"/>
            <w:tcBorders>
              <w:top w:val="single" w:color="050100" w:sz="4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17BE7F16">
            <w:pPr>
              <w:pStyle w:val="7"/>
              <w:spacing w:line="365" w:lineRule="exact"/>
              <w:ind w:left="1042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III</w:t>
            </w:r>
            <w:r>
              <w:rPr>
                <w:rFonts w:ascii="黑体" w:hAnsi="黑体" w:eastAsia="黑体" w:cs="黑体"/>
                <w:color w:val="231F20"/>
                <w:spacing w:val="-77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类</w:t>
            </w:r>
          </w:p>
        </w:tc>
      </w:tr>
      <w:tr w14:paraId="6CF22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7F9B408D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3EE8EB0E">
            <w:pPr>
              <w:pStyle w:val="7"/>
              <w:spacing w:line="359" w:lineRule="exact"/>
              <w:ind w:left="1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颜色或色温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5B7FB82A">
            <w:pPr>
              <w:pStyle w:val="7"/>
              <w:spacing w:line="359" w:lineRule="exact"/>
              <w:ind w:right="1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3000K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23D5327E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正常工作压降范围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201DDF4E">
            <w:pPr>
              <w:pStyle w:val="7"/>
              <w:spacing w:line="359" w:lineRule="exact"/>
              <w:ind w:left="136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hint="eastAsia" w:ascii="黑体" w:eastAsia="宋体"/>
                <w:color w:val="231F20"/>
                <w:sz w:val="29"/>
                <w:lang w:val="en-US" w:eastAsia="zh-CN"/>
              </w:rPr>
              <w:t>0-</w:t>
            </w:r>
            <w:r>
              <w:rPr>
                <w:rFonts w:ascii="黑体"/>
                <w:color w:val="231F20"/>
                <w:sz w:val="29"/>
              </w:rPr>
              <w:t>10%</w:t>
            </w:r>
          </w:p>
        </w:tc>
      </w:tr>
      <w:tr w14:paraId="402A28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8" w:hRule="exact"/>
        </w:trPr>
        <w:tc>
          <w:tcPr>
            <w:tcW w:w="592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20B85A3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1C9D17D1">
            <w:pPr>
              <w:pStyle w:val="7"/>
              <w:spacing w:before="1"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73A55F00">
            <w:pPr>
              <w:pStyle w:val="7"/>
              <w:spacing w:line="376" w:lineRule="exact"/>
              <w:ind w:left="144" w:right="14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具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图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示</w:t>
            </w:r>
          </w:p>
        </w:tc>
        <w:tc>
          <w:tcPr>
            <w:tcW w:w="9472" w:type="dxa"/>
            <w:gridSpan w:val="10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1F06F27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0"/>
                <w:szCs w:val="20"/>
              </w:rPr>
            </w:pPr>
          </w:p>
          <w:p w14:paraId="070854F6">
            <w:pPr>
              <w:pStyle w:val="7"/>
              <w:spacing w:before="2" w:line="240" w:lineRule="auto"/>
              <w:ind w:right="0"/>
              <w:jc w:val="left"/>
              <w:rPr>
                <w:rFonts w:ascii="黑体" w:hAnsi="黑体" w:eastAsia="黑体" w:cs="黑体"/>
                <w:sz w:val="16"/>
                <w:szCs w:val="16"/>
              </w:rPr>
            </w:pPr>
          </w:p>
          <w:p w14:paraId="37B4F8E2">
            <w:pPr>
              <w:pStyle w:val="7"/>
              <w:tabs>
                <w:tab w:val="left" w:pos="4036"/>
              </w:tabs>
              <w:spacing w:line="1764" w:lineRule="exact"/>
              <w:ind w:left="762" w:right="0"/>
              <w:jc w:val="left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/>
                <w:position w:val="-34"/>
                <w:sz w:val="20"/>
              </w:rPr>
              <w:drawing>
                <wp:inline distT="0" distB="0" distL="0" distR="0">
                  <wp:extent cx="1828800" cy="1119505"/>
                  <wp:effectExtent l="0" t="0" r="0" b="0"/>
                  <wp:docPr id="7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7.jpeg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9272" cy="11201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黑体"/>
                <w:position w:val="-34"/>
                <w:sz w:val="20"/>
              </w:rPr>
              <w:tab/>
            </w:r>
            <w:r>
              <w:rPr>
                <w:rFonts w:ascii="黑体"/>
                <w:position w:val="-31"/>
                <w:sz w:val="20"/>
              </w:rPr>
              <w:drawing>
                <wp:inline distT="0" distB="0" distL="0" distR="0">
                  <wp:extent cx="2390140" cy="1078865"/>
                  <wp:effectExtent l="0" t="0" r="0" b="0"/>
                  <wp:docPr id="9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8.jpeg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450" cy="1078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A9411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0"/>
                <w:szCs w:val="20"/>
              </w:rPr>
            </w:pPr>
          </w:p>
          <w:p w14:paraId="1804D1C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0"/>
                <w:szCs w:val="20"/>
              </w:rPr>
            </w:pPr>
          </w:p>
          <w:p w14:paraId="680C272B">
            <w:pPr>
              <w:pStyle w:val="7"/>
              <w:spacing w:before="3" w:line="240" w:lineRule="auto"/>
              <w:ind w:right="0"/>
              <w:jc w:val="left"/>
              <w:rPr>
                <w:rFonts w:ascii="黑体" w:hAnsi="黑体" w:eastAsia="黑体" w:cs="黑体"/>
                <w:sz w:val="16"/>
                <w:szCs w:val="16"/>
              </w:rPr>
            </w:pPr>
          </w:p>
        </w:tc>
      </w:tr>
      <w:tr w14:paraId="3F3078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4" w:hRule="exact"/>
        </w:trPr>
        <w:tc>
          <w:tcPr>
            <w:tcW w:w="592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0557F688">
            <w:pPr>
              <w:pStyle w:val="7"/>
              <w:spacing w:before="205" w:line="376" w:lineRule="exact"/>
              <w:ind w:left="144" w:right="14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具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尺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寸</w:t>
            </w:r>
          </w:p>
        </w:tc>
        <w:tc>
          <w:tcPr>
            <w:tcW w:w="9472" w:type="dxa"/>
            <w:gridSpan w:val="10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5456F88A">
            <w:pPr>
              <w:pStyle w:val="7"/>
              <w:spacing w:before="4" w:line="240" w:lineRule="auto"/>
              <w:ind w:right="0"/>
              <w:jc w:val="left"/>
              <w:rPr>
                <w:rFonts w:ascii="黑体" w:hAnsi="黑体" w:eastAsia="黑体" w:cs="黑体"/>
                <w:sz w:val="11"/>
                <w:szCs w:val="11"/>
              </w:rPr>
            </w:pPr>
          </w:p>
          <w:p w14:paraId="5FE1CEF5">
            <w:pPr>
              <w:pStyle w:val="7"/>
              <w:spacing w:line="1977" w:lineRule="exact"/>
              <w:ind w:left="2003" w:right="0"/>
              <w:jc w:val="left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position w:val="-39"/>
                <w:sz w:val="20"/>
                <w:szCs w:val="20"/>
              </w:rPr>
              <w:drawing>
                <wp:inline distT="0" distB="0" distL="0" distR="0">
                  <wp:extent cx="2893695" cy="1255395"/>
                  <wp:effectExtent l="0" t="0" r="0" b="0"/>
                  <wp:docPr id="11" name="image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9.jpeg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3828" cy="1255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E4E5C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exact"/>
        </w:trPr>
        <w:tc>
          <w:tcPr>
            <w:tcW w:w="592" w:type="dxa"/>
            <w:vMerge w:val="restart"/>
            <w:tcBorders>
              <w:top w:val="single" w:color="050100" w:sz="6" w:space="0"/>
              <w:left w:val="single" w:color="050100" w:sz="6" w:space="0"/>
              <w:right w:val="single" w:color="050100" w:sz="6" w:space="0"/>
            </w:tcBorders>
          </w:tcPr>
          <w:p w14:paraId="5A194360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0FF7737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598405A1">
            <w:pPr>
              <w:pStyle w:val="7"/>
              <w:spacing w:before="11" w:line="240" w:lineRule="auto"/>
              <w:ind w:right="0"/>
              <w:jc w:val="left"/>
              <w:rPr>
                <w:rFonts w:ascii="黑体" w:hAnsi="黑体" w:eastAsia="黑体" w:cs="黑体"/>
                <w:sz w:val="37"/>
                <w:szCs w:val="37"/>
              </w:rPr>
            </w:pPr>
          </w:p>
          <w:p w14:paraId="39F3C14E">
            <w:pPr>
              <w:pStyle w:val="7"/>
              <w:spacing w:line="376" w:lineRule="exact"/>
              <w:ind w:left="144" w:right="14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配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曲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线</w:t>
            </w:r>
          </w:p>
        </w:tc>
        <w:tc>
          <w:tcPr>
            <w:tcW w:w="2907" w:type="dxa"/>
            <w:gridSpan w:val="2"/>
            <w:tcBorders>
              <w:top w:val="single" w:color="050100" w:sz="6" w:space="0"/>
              <w:left w:val="single" w:color="050100" w:sz="6" w:space="0"/>
              <w:bottom w:val="nil"/>
              <w:right w:val="nil"/>
            </w:tcBorders>
          </w:tcPr>
          <w:p w14:paraId="28AF6C8F"/>
        </w:tc>
        <w:tc>
          <w:tcPr>
            <w:tcW w:w="352" w:type="dxa"/>
            <w:tcBorders>
              <w:top w:val="single" w:color="050100" w:sz="6" w:space="0"/>
              <w:left w:val="nil"/>
              <w:bottom w:val="nil"/>
              <w:right w:val="nil"/>
            </w:tcBorders>
          </w:tcPr>
          <w:p w14:paraId="3D3F104B"/>
        </w:tc>
        <w:tc>
          <w:tcPr>
            <w:tcW w:w="633" w:type="dxa"/>
            <w:tcBorders>
              <w:top w:val="single" w:color="050100" w:sz="6" w:space="0"/>
              <w:left w:val="nil"/>
              <w:bottom w:val="nil"/>
              <w:right w:val="nil"/>
            </w:tcBorders>
          </w:tcPr>
          <w:p w14:paraId="5786A235"/>
        </w:tc>
        <w:tc>
          <w:tcPr>
            <w:tcW w:w="975" w:type="dxa"/>
            <w:gridSpan w:val="2"/>
            <w:tcBorders>
              <w:top w:val="single" w:color="050100" w:sz="6" w:space="0"/>
              <w:left w:val="nil"/>
              <w:bottom w:val="nil"/>
              <w:right w:val="nil"/>
            </w:tcBorders>
          </w:tcPr>
          <w:p w14:paraId="1893CFB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4F2E71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C9EAC6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E3DF6A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961BC64">
            <w:pPr>
              <w:pStyle w:val="7"/>
              <w:spacing w:before="62" w:line="240" w:lineRule="auto"/>
              <w:ind w:left="284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-/+180</w:t>
            </w:r>
          </w:p>
        </w:tc>
        <w:tc>
          <w:tcPr>
            <w:tcW w:w="451" w:type="dxa"/>
            <w:tcBorders>
              <w:top w:val="single" w:color="050100" w:sz="6" w:space="0"/>
              <w:left w:val="nil"/>
              <w:bottom w:val="nil"/>
              <w:right w:val="nil"/>
            </w:tcBorders>
          </w:tcPr>
          <w:p w14:paraId="1E0C0046"/>
        </w:tc>
        <w:tc>
          <w:tcPr>
            <w:tcW w:w="353" w:type="dxa"/>
            <w:tcBorders>
              <w:top w:val="single" w:color="050100" w:sz="6" w:space="0"/>
              <w:left w:val="nil"/>
              <w:bottom w:val="nil"/>
              <w:right w:val="nil"/>
            </w:tcBorders>
          </w:tcPr>
          <w:p w14:paraId="0449B1AF"/>
        </w:tc>
        <w:tc>
          <w:tcPr>
            <w:tcW w:w="3801" w:type="dxa"/>
            <w:gridSpan w:val="2"/>
            <w:tcBorders>
              <w:top w:val="single" w:color="050100" w:sz="6" w:space="0"/>
              <w:left w:val="nil"/>
              <w:bottom w:val="nil"/>
              <w:right w:val="single" w:color="050100" w:sz="6" w:space="0"/>
            </w:tcBorders>
          </w:tcPr>
          <w:p w14:paraId="49A6BA0D"/>
        </w:tc>
      </w:tr>
      <w:tr w14:paraId="403013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16539B0C"/>
        </w:tc>
        <w:tc>
          <w:tcPr>
            <w:tcW w:w="2907" w:type="dxa"/>
            <w:gridSpan w:val="2"/>
            <w:tcBorders>
              <w:top w:val="nil"/>
              <w:left w:val="single" w:color="050100" w:sz="6" w:space="0"/>
              <w:bottom w:val="nil"/>
              <w:right w:val="nil"/>
            </w:tcBorders>
          </w:tcPr>
          <w:p w14:paraId="39E26FC6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206CB4F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53A58044">
            <w:pPr>
              <w:pStyle w:val="7"/>
              <w:spacing w:before="45" w:line="240" w:lineRule="auto"/>
              <w:ind w:left="166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-150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72E88"/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04999FD6">
            <w:pPr>
              <w:pStyle w:val="7"/>
              <w:spacing w:before="45" w:line="240" w:lineRule="auto"/>
              <w:ind w:left="147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150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7F72D13F"/>
        </w:tc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single" w:color="050100" w:sz="6" w:space="0"/>
            </w:tcBorders>
          </w:tcPr>
          <w:p w14:paraId="60B3E921"/>
        </w:tc>
      </w:tr>
      <w:tr w14:paraId="4BD2A0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08FC3A11"/>
        </w:tc>
        <w:tc>
          <w:tcPr>
            <w:tcW w:w="2907" w:type="dxa"/>
            <w:gridSpan w:val="2"/>
            <w:tcBorders>
              <w:top w:val="nil"/>
              <w:left w:val="single" w:color="050100" w:sz="6" w:space="0"/>
              <w:bottom w:val="nil"/>
              <w:right w:val="nil"/>
            </w:tcBorders>
          </w:tcPr>
          <w:p w14:paraId="0DAAA3CC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797084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8E17422">
            <w:pPr>
              <w:pStyle w:val="7"/>
              <w:spacing w:before="13" w:line="240" w:lineRule="auto"/>
              <w:ind w:right="0"/>
              <w:jc w:val="left"/>
              <w:rPr>
                <w:rFonts w:ascii="黑体" w:hAnsi="黑体" w:eastAsia="黑体" w:cs="黑体"/>
                <w:sz w:val="7"/>
                <w:szCs w:val="7"/>
              </w:rPr>
            </w:pPr>
          </w:p>
          <w:p w14:paraId="439A901C">
            <w:pPr>
              <w:pStyle w:val="7"/>
              <w:spacing w:line="240" w:lineRule="auto"/>
              <w:ind w:left="3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-120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4F20EE2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F9B46"/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78A94677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7B59F5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4A0C581">
            <w:pPr>
              <w:pStyle w:val="7"/>
              <w:spacing w:before="13" w:line="240" w:lineRule="auto"/>
              <w:ind w:right="0"/>
              <w:jc w:val="left"/>
              <w:rPr>
                <w:rFonts w:ascii="黑体" w:hAnsi="黑体" w:eastAsia="黑体" w:cs="黑体"/>
                <w:sz w:val="7"/>
                <w:szCs w:val="7"/>
              </w:rPr>
            </w:pPr>
          </w:p>
          <w:p w14:paraId="09A23A27">
            <w:pPr>
              <w:pStyle w:val="7"/>
              <w:spacing w:line="240" w:lineRule="auto"/>
              <w:ind w:left="212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120</w:t>
            </w:r>
          </w:p>
        </w:tc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single" w:color="050100" w:sz="6" w:space="0"/>
            </w:tcBorders>
          </w:tcPr>
          <w:p w14:paraId="4544B991"/>
        </w:tc>
      </w:tr>
      <w:tr w14:paraId="52A9F4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19172395"/>
        </w:tc>
        <w:tc>
          <w:tcPr>
            <w:tcW w:w="2907" w:type="dxa"/>
            <w:gridSpan w:val="2"/>
            <w:tcBorders>
              <w:top w:val="nil"/>
              <w:left w:val="single" w:color="050100" w:sz="6" w:space="0"/>
              <w:bottom w:val="nil"/>
              <w:right w:val="nil"/>
            </w:tcBorders>
          </w:tcPr>
          <w:p w14:paraId="50ED2EB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B76BD0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EF3EC2A">
            <w:pPr>
              <w:pStyle w:val="7"/>
              <w:spacing w:before="10" w:line="240" w:lineRule="auto"/>
              <w:ind w:right="0"/>
              <w:jc w:val="left"/>
              <w:rPr>
                <w:rFonts w:ascii="黑体" w:hAnsi="黑体" w:eastAsia="黑体" w:cs="黑体"/>
                <w:sz w:val="9"/>
                <w:szCs w:val="9"/>
              </w:rPr>
            </w:pPr>
          </w:p>
          <w:p w14:paraId="3A0D306B">
            <w:pPr>
              <w:pStyle w:val="7"/>
              <w:spacing w:line="240" w:lineRule="auto"/>
              <w:ind w:right="1"/>
              <w:jc w:val="righ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-90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FA512A8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F753CBD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0050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CFD1E7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929A388">
            <w:pPr>
              <w:pStyle w:val="7"/>
              <w:spacing w:before="3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3FA1EB9C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7"/>
                <w:sz w:val="7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586ABF45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6F63A2A7"/>
        </w:tc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single" w:color="050100" w:sz="6" w:space="0"/>
            </w:tcBorders>
          </w:tcPr>
          <w:p w14:paraId="50B9D0F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4C81929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AA7A943">
            <w:pPr>
              <w:pStyle w:val="7"/>
              <w:spacing w:before="12" w:line="240" w:lineRule="auto"/>
              <w:ind w:right="0"/>
              <w:jc w:val="left"/>
              <w:rPr>
                <w:rFonts w:ascii="黑体" w:hAnsi="黑体" w:eastAsia="黑体" w:cs="黑体"/>
                <w:sz w:val="9"/>
                <w:szCs w:val="9"/>
              </w:rPr>
            </w:pPr>
          </w:p>
          <w:p w14:paraId="086FC30D">
            <w:pPr>
              <w:pStyle w:val="7"/>
              <w:spacing w:line="240" w:lineRule="auto"/>
              <w:ind w:left="49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90</w:t>
            </w:r>
          </w:p>
        </w:tc>
      </w:tr>
      <w:tr w14:paraId="5898A4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3D81D28A"/>
        </w:tc>
        <w:tc>
          <w:tcPr>
            <w:tcW w:w="2907" w:type="dxa"/>
            <w:gridSpan w:val="2"/>
            <w:tcBorders>
              <w:top w:val="nil"/>
              <w:left w:val="single" w:color="050100" w:sz="6" w:space="0"/>
              <w:bottom w:val="nil"/>
              <w:right w:val="nil"/>
            </w:tcBorders>
          </w:tcPr>
          <w:p w14:paraId="65F84D04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4F699CC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F5B29F3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21709">
            <w:pPr>
              <w:pStyle w:val="7"/>
              <w:spacing w:before="64" w:line="240" w:lineRule="auto"/>
              <w:ind w:right="135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130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53015C71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21487A5"/>
        </w:tc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single" w:color="050100" w:sz="6" w:space="0"/>
            </w:tcBorders>
          </w:tcPr>
          <w:p w14:paraId="52D8DC66"/>
        </w:tc>
      </w:tr>
      <w:tr w14:paraId="189993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5EECA1AF"/>
        </w:tc>
        <w:tc>
          <w:tcPr>
            <w:tcW w:w="2907" w:type="dxa"/>
            <w:gridSpan w:val="2"/>
            <w:tcBorders>
              <w:top w:val="nil"/>
              <w:left w:val="single" w:color="050100" w:sz="6" w:space="0"/>
              <w:bottom w:val="nil"/>
              <w:right w:val="nil"/>
            </w:tcBorders>
          </w:tcPr>
          <w:p w14:paraId="07E6289A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241633B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458ABDB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3C98B">
            <w:pPr>
              <w:pStyle w:val="7"/>
              <w:spacing w:before="10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7A038102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260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0E66288D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1885CE7A"/>
        </w:tc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single" w:color="050100" w:sz="6" w:space="0"/>
            </w:tcBorders>
          </w:tcPr>
          <w:p w14:paraId="1EDC3459"/>
        </w:tc>
      </w:tr>
      <w:tr w14:paraId="5BB7A3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06A44E29"/>
        </w:tc>
        <w:tc>
          <w:tcPr>
            <w:tcW w:w="2907" w:type="dxa"/>
            <w:gridSpan w:val="2"/>
            <w:tcBorders>
              <w:top w:val="nil"/>
              <w:left w:val="single" w:color="050100" w:sz="6" w:space="0"/>
              <w:bottom w:val="nil"/>
              <w:right w:val="nil"/>
            </w:tcBorders>
          </w:tcPr>
          <w:p w14:paraId="56C16863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0552CB6">
            <w:pPr>
              <w:pStyle w:val="7"/>
              <w:spacing w:before="6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715D4FC6">
            <w:pPr>
              <w:pStyle w:val="7"/>
              <w:spacing w:line="240" w:lineRule="auto"/>
              <w:ind w:left="48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-60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5488EDA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EC38D">
            <w:pPr>
              <w:pStyle w:val="7"/>
              <w:spacing w:before="0" w:line="240" w:lineRule="auto"/>
              <w:ind w:right="0"/>
              <w:jc w:val="left"/>
              <w:rPr>
                <w:rFonts w:ascii="黑体" w:hAnsi="黑体" w:eastAsia="黑体" w:cs="黑体"/>
                <w:sz w:val="7"/>
                <w:szCs w:val="7"/>
              </w:rPr>
            </w:pPr>
          </w:p>
          <w:p w14:paraId="4A7BA191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390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49F58648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68930497">
            <w:pPr>
              <w:pStyle w:val="7"/>
              <w:spacing w:before="6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6A1EF236">
            <w:pPr>
              <w:pStyle w:val="7"/>
              <w:spacing w:line="240" w:lineRule="auto"/>
              <w:ind w:left="212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60</w:t>
            </w:r>
          </w:p>
        </w:tc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single" w:color="050100" w:sz="6" w:space="0"/>
            </w:tcBorders>
          </w:tcPr>
          <w:p w14:paraId="4E07C5FF"/>
        </w:tc>
      </w:tr>
      <w:tr w14:paraId="69A9BE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6B187460"/>
        </w:tc>
        <w:tc>
          <w:tcPr>
            <w:tcW w:w="2907" w:type="dxa"/>
            <w:gridSpan w:val="2"/>
            <w:tcBorders>
              <w:top w:val="nil"/>
              <w:left w:val="single" w:color="050100" w:sz="6" w:space="0"/>
              <w:bottom w:val="nil"/>
              <w:right w:val="nil"/>
            </w:tcBorders>
          </w:tcPr>
          <w:p w14:paraId="66597BC5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53E6490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20A8C5C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FA798">
            <w:pPr>
              <w:pStyle w:val="7"/>
              <w:spacing w:before="10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03053A05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520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7C9FF0BD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677DF1B3"/>
        </w:tc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single" w:color="050100" w:sz="6" w:space="0"/>
            </w:tcBorders>
          </w:tcPr>
          <w:p w14:paraId="7F6E79CE"/>
        </w:tc>
      </w:tr>
      <w:tr w14:paraId="278BE1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4B8AE8DB"/>
        </w:tc>
        <w:tc>
          <w:tcPr>
            <w:tcW w:w="2907" w:type="dxa"/>
            <w:gridSpan w:val="2"/>
            <w:tcBorders>
              <w:top w:val="nil"/>
              <w:left w:val="single" w:color="050100" w:sz="6" w:space="0"/>
              <w:bottom w:val="nil"/>
              <w:right w:val="nil"/>
            </w:tcBorders>
          </w:tcPr>
          <w:p w14:paraId="3E5B584F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683774D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591AE7D8">
            <w:pPr>
              <w:pStyle w:val="7"/>
              <w:spacing w:before="68" w:line="240" w:lineRule="auto"/>
              <w:ind w:right="71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-30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2CCB9">
            <w:pPr>
              <w:pStyle w:val="7"/>
              <w:spacing w:before="3"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C039CB2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43A41D60">
            <w:pPr>
              <w:pStyle w:val="7"/>
              <w:spacing w:before="68" w:line="240" w:lineRule="auto"/>
              <w:ind w:left="147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30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318C7BE5"/>
        </w:tc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single" w:color="050100" w:sz="6" w:space="0"/>
            </w:tcBorders>
          </w:tcPr>
          <w:p w14:paraId="76DD96FF"/>
        </w:tc>
      </w:tr>
      <w:tr w14:paraId="193AE0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06689E16"/>
        </w:tc>
        <w:tc>
          <w:tcPr>
            <w:tcW w:w="2907" w:type="dxa"/>
            <w:gridSpan w:val="2"/>
            <w:tcBorders>
              <w:top w:val="nil"/>
              <w:left w:val="single" w:color="050100" w:sz="6" w:space="0"/>
              <w:bottom w:val="nil"/>
              <w:right w:val="nil"/>
            </w:tcBorders>
          </w:tcPr>
          <w:p w14:paraId="235EE1D2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62BD00D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450DD02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E6838"/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55A3815E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3C47D86A"/>
        </w:tc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single" w:color="050100" w:sz="6" w:space="0"/>
            </w:tcBorders>
          </w:tcPr>
          <w:p w14:paraId="64B49B00"/>
        </w:tc>
      </w:tr>
      <w:tr w14:paraId="5DA5D9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592" w:type="dxa"/>
            <w:vMerge w:val="continue"/>
            <w:tcBorders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0372AADD"/>
        </w:tc>
        <w:tc>
          <w:tcPr>
            <w:tcW w:w="2907" w:type="dxa"/>
            <w:gridSpan w:val="2"/>
            <w:tcBorders>
              <w:top w:val="nil"/>
              <w:left w:val="single" w:color="050100" w:sz="6" w:space="0"/>
              <w:bottom w:val="single" w:color="050100" w:sz="6" w:space="0"/>
              <w:right w:val="nil"/>
            </w:tcBorders>
          </w:tcPr>
          <w:p w14:paraId="4770680F"/>
        </w:tc>
        <w:tc>
          <w:tcPr>
            <w:tcW w:w="352" w:type="dxa"/>
            <w:tcBorders>
              <w:top w:val="nil"/>
              <w:left w:val="nil"/>
              <w:bottom w:val="single" w:color="050100" w:sz="6" w:space="0"/>
              <w:right w:val="nil"/>
            </w:tcBorders>
          </w:tcPr>
          <w:p w14:paraId="0863C824"/>
        </w:tc>
        <w:tc>
          <w:tcPr>
            <w:tcW w:w="633" w:type="dxa"/>
            <w:tcBorders>
              <w:top w:val="nil"/>
              <w:left w:val="nil"/>
              <w:bottom w:val="single" w:color="050100" w:sz="6" w:space="0"/>
              <w:right w:val="nil"/>
            </w:tcBorders>
          </w:tcPr>
          <w:p w14:paraId="1B7CAE68"/>
        </w:tc>
        <w:tc>
          <w:tcPr>
            <w:tcW w:w="975" w:type="dxa"/>
            <w:gridSpan w:val="2"/>
            <w:tcBorders>
              <w:top w:val="nil"/>
              <w:left w:val="nil"/>
              <w:bottom w:val="single" w:color="050100" w:sz="6" w:space="0"/>
              <w:right w:val="nil"/>
            </w:tcBorders>
          </w:tcPr>
          <w:p w14:paraId="3302A595"/>
        </w:tc>
        <w:tc>
          <w:tcPr>
            <w:tcW w:w="451" w:type="dxa"/>
            <w:tcBorders>
              <w:top w:val="nil"/>
              <w:left w:val="nil"/>
              <w:bottom w:val="single" w:color="050100" w:sz="6" w:space="0"/>
              <w:right w:val="nil"/>
            </w:tcBorders>
          </w:tcPr>
          <w:p w14:paraId="53C7C3E7"/>
        </w:tc>
        <w:tc>
          <w:tcPr>
            <w:tcW w:w="353" w:type="dxa"/>
            <w:tcBorders>
              <w:top w:val="nil"/>
              <w:left w:val="nil"/>
              <w:bottom w:val="single" w:color="050100" w:sz="6" w:space="0"/>
              <w:right w:val="nil"/>
            </w:tcBorders>
          </w:tcPr>
          <w:p w14:paraId="2A4B20E6"/>
        </w:tc>
        <w:tc>
          <w:tcPr>
            <w:tcW w:w="3801" w:type="dxa"/>
            <w:gridSpan w:val="2"/>
            <w:tcBorders>
              <w:top w:val="nil"/>
              <w:left w:val="nil"/>
              <w:bottom w:val="single" w:color="050100" w:sz="6" w:space="0"/>
              <w:right w:val="single" w:color="050100" w:sz="6" w:space="0"/>
            </w:tcBorders>
          </w:tcPr>
          <w:p w14:paraId="23E2B11A"/>
        </w:tc>
      </w:tr>
    </w:tbl>
    <w:p w14:paraId="1B0A5C17">
      <w:pPr>
        <w:spacing w:after="0"/>
        <w:sectPr>
          <w:pgSz w:w="11910" w:h="16840"/>
          <w:pgMar w:top="400" w:right="800" w:bottom="280" w:left="800" w:header="720" w:footer="720" w:gutter="0"/>
          <w:cols w:space="720" w:num="1"/>
        </w:sectPr>
      </w:pPr>
    </w:p>
    <w:p w14:paraId="67BF6AA1">
      <w:pPr>
        <w:pStyle w:val="2"/>
        <w:spacing w:line="434" w:lineRule="exact"/>
        <w:ind w:right="0"/>
        <w:jc w:val="left"/>
      </w:pPr>
      <w:r>
        <w:pict>
          <v:group id="_x0000_s1034" o:spid="_x0000_s1034" o:spt="203" style="position:absolute;left:0pt;margin-left:129.05pt;margin-top:500.1pt;height:123.1pt;width:386.3pt;mso-position-horizontal-relative:page;mso-position-vertical-relative:page;z-index:-251655168;mso-width-relative:page;mso-height-relative:page;" coordorigin="2582,10002" coordsize="7726,2462">
            <o:lock v:ext="edit"/>
            <v:shape id="_x0000_s1035" o:spid="_x0000_s1035" o:spt="75" type="#_x0000_t75" style="position:absolute;left:2582;top:10002;height:2462;width:7726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group id="_x0000_s1036" o:spid="_x0000_s1036" o:spt="203" style="position:absolute;left:9238;top:10731;height:177;width:123;" coordorigin="9238,10731" coordsize="123,177">
              <o:lock v:ext="edit"/>
              <v:shape id="_x0000_s1037" o:spid="_x0000_s1037" style="position:absolute;left:9238;top:10731;height:177;width:123;" fillcolor="#FFFFFF" filled="t" stroked="f" coordorigin="9238,10731" coordsize="123,177" path="m9238,10731l9361,10731,9361,10908,9238,10908,9238,10731xe">
                <v:path arrowok="t"/>
                <v:fill on="t" focussize="0,0"/>
                <v:stroke on="f"/>
                <v:imagedata o:title=""/>
                <o:lock v:ext="edit"/>
              </v:shape>
              <v:shape id="_x0000_s1038" o:spid="_x0000_s1038" o:spt="202" type="#_x0000_t202" style="position:absolute;left:5320;top:10164;height:127;width:60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 w14:paraId="45B68345">
                      <w:pPr>
                        <w:tabs>
                          <w:tab w:val="left" w:pos="601"/>
                        </w:tabs>
                        <w:spacing w:before="0" w:line="120" w:lineRule="exact"/>
                        <w:ind w:left="0" w:right="0" w:firstLine="0"/>
                        <w:jc w:val="left"/>
                        <w:rPr>
                          <w:rFonts w:ascii="Times New Roman" w:hAnsi="Times New Roman" w:eastAsia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宋体"/>
                          <w:color w:val="231F20"/>
                          <w:spacing w:val="12"/>
                          <w:sz w:val="12"/>
                        </w:rPr>
                        <w:t>98</w:t>
                      </w:r>
                      <w:r>
                        <w:rPr>
                          <w:rFonts w:ascii="宋体"/>
                          <w:color w:val="231F20"/>
                          <w:sz w:val="12"/>
                          <w:shd w:val="clear" w:color="auto" w:fill="FFFFFF"/>
                        </w:rPr>
                        <w:t>5</w:t>
                      </w:r>
                      <w:r>
                        <w:rPr>
                          <w:rFonts w:ascii="Times New Roman"/>
                          <w:color w:val="231F20"/>
                          <w:sz w:val="12"/>
                          <w:shd w:val="clear" w:color="auto" w:fill="FFFFFF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  <w:sz w:val="12"/>
                          <w:shd w:val="clear" w:color="auto" w:fill="FFFFFF"/>
                        </w:rPr>
                        <w:tab/>
                      </w:r>
                    </w:p>
                  </w:txbxContent>
                </v:textbox>
              </v:shape>
            </v:group>
          </v:group>
        </w:pict>
      </w:r>
      <w:r>
        <w:pict>
          <v:shape id="_x0000_s1039" o:spid="_x0000_s1039" o:spt="75" type="#_x0000_t75" style="position:absolute;left:0pt;margin-left:222.1pt;margin-top:649pt;height:144.35pt;width:136.55pt;mso-position-horizontal-relative:page;mso-position-vertical-relative:page;z-index:-251655168;mso-width-relative:page;mso-height-relative:page;" filled="f" stroked="f" coordsize="21600,21600">
            <v:path/>
            <v:fill on="f" focussize="0,0"/>
            <v:stroke on="f"/>
            <v:imagedata r:id="rId10" o:title=""/>
            <o:lock v:ext="edit" aspectratio="t"/>
          </v:shape>
        </w:pict>
      </w:r>
      <w:r>
        <w:rPr>
          <w:color w:val="231F20"/>
        </w:rPr>
        <w:t>灯具参数规格书（</w:t>
      </w:r>
      <w:r>
        <w:rPr>
          <w:rFonts w:ascii="黑体" w:hAnsi="黑体" w:eastAsia="黑体" w:cs="黑体"/>
          <w:color w:val="231F20"/>
        </w:rPr>
        <w:t>18W</w:t>
      </w:r>
      <w:r>
        <w:rPr>
          <w:color w:val="231F20"/>
        </w:rPr>
        <w:t>洗墙灯）</w:t>
      </w:r>
    </w:p>
    <w:p w14:paraId="3DFDB3CA">
      <w:pPr>
        <w:spacing w:before="5" w:line="240" w:lineRule="auto"/>
        <w:rPr>
          <w:rFonts w:ascii="黑体" w:hAnsi="黑体" w:eastAsia="黑体" w:cs="黑体"/>
          <w:sz w:val="14"/>
          <w:szCs w:val="14"/>
        </w:rPr>
      </w:pPr>
    </w:p>
    <w:tbl>
      <w:tblPr>
        <w:tblStyle w:val="3"/>
        <w:tblW w:w="0" w:type="auto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2"/>
        <w:gridCol w:w="2034"/>
        <w:gridCol w:w="873"/>
        <w:gridCol w:w="352"/>
        <w:gridCol w:w="633"/>
        <w:gridCol w:w="430"/>
        <w:gridCol w:w="545"/>
        <w:gridCol w:w="451"/>
        <w:gridCol w:w="353"/>
        <w:gridCol w:w="1089"/>
        <w:gridCol w:w="2712"/>
      </w:tblGrid>
      <w:tr w14:paraId="22C7F6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2626" w:type="dxa"/>
            <w:gridSpan w:val="2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2F71CDBD">
            <w:pPr>
              <w:pStyle w:val="7"/>
              <w:spacing w:line="351" w:lineRule="exact"/>
              <w:ind w:left="78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灯具名称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7897982E">
            <w:pPr>
              <w:pStyle w:val="7"/>
              <w:spacing w:line="351" w:lineRule="exact"/>
              <w:ind w:left="448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LED</w:t>
            </w:r>
            <w:r>
              <w:rPr>
                <w:rFonts w:ascii="黑体" w:hAnsi="黑体" w:eastAsia="黑体" w:cs="黑体"/>
                <w:color w:val="231F20"/>
                <w:spacing w:val="-77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洗墙灯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46709305">
            <w:pPr>
              <w:pStyle w:val="7"/>
              <w:spacing w:line="351" w:lineRule="exact"/>
              <w:ind w:left="742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</w:p>
        </w:tc>
        <w:tc>
          <w:tcPr>
            <w:tcW w:w="2712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41128DA9">
            <w:pPr>
              <w:pStyle w:val="7"/>
              <w:spacing w:line="351" w:lineRule="exact"/>
              <w:ind w:left="473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</w:p>
        </w:tc>
      </w:tr>
      <w:tr w14:paraId="196F05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restart"/>
            <w:tcBorders>
              <w:top w:val="single" w:color="050100" w:sz="6" w:space="0"/>
              <w:left w:val="single" w:color="050100" w:sz="6" w:space="0"/>
              <w:right w:val="single" w:color="050100" w:sz="6" w:space="0"/>
            </w:tcBorders>
          </w:tcPr>
          <w:p w14:paraId="492AB5F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22B49D7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3250098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4AFB5C2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32ACBF82">
            <w:pPr>
              <w:pStyle w:val="7"/>
              <w:spacing w:before="11" w:line="240" w:lineRule="auto"/>
              <w:ind w:right="0"/>
              <w:jc w:val="left"/>
              <w:rPr>
                <w:rFonts w:ascii="黑体" w:hAnsi="黑体" w:eastAsia="黑体" w:cs="黑体"/>
                <w:sz w:val="27"/>
                <w:szCs w:val="27"/>
              </w:rPr>
            </w:pPr>
          </w:p>
          <w:p w14:paraId="6033C710">
            <w:pPr>
              <w:pStyle w:val="7"/>
              <w:spacing w:line="376" w:lineRule="exact"/>
              <w:ind w:left="154" w:right="13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具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参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数</w:t>
            </w:r>
          </w:p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224E3A5D">
            <w:pPr>
              <w:pStyle w:val="7"/>
              <w:spacing w:line="359" w:lineRule="exact"/>
              <w:ind w:left="1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壳体材质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00B73CAD">
            <w:pPr>
              <w:pStyle w:val="7"/>
              <w:spacing w:line="359" w:lineRule="exact"/>
              <w:ind w:left="70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铝合金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7FEE2C5B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灯具接线方式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0E78A4BC">
            <w:pPr>
              <w:pStyle w:val="7"/>
              <w:spacing w:line="359" w:lineRule="exact"/>
              <w:ind w:left="55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公母头对接</w:t>
            </w:r>
          </w:p>
        </w:tc>
      </w:tr>
      <w:tr w14:paraId="7BFA3B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17C8FDA9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3D807520">
            <w:pPr>
              <w:pStyle w:val="7"/>
              <w:spacing w:line="359" w:lineRule="exact"/>
              <w:ind w:left="1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封装类型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3CA73A2A">
            <w:pPr>
              <w:pStyle w:val="7"/>
              <w:spacing w:line="359" w:lineRule="exact"/>
              <w:ind w:left="554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二次封装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37669FB8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灯具出线方式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47FBDAA0">
            <w:pPr>
              <w:pStyle w:val="7"/>
              <w:spacing w:line="359" w:lineRule="exact"/>
              <w:ind w:left="769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双端出线</w:t>
            </w:r>
          </w:p>
        </w:tc>
      </w:tr>
      <w:tr w14:paraId="4B6483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6221217E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4443BEA4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配光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7A3E5265">
            <w:pPr>
              <w:pStyle w:val="7"/>
              <w:spacing w:line="359" w:lineRule="exact"/>
              <w:ind w:left="554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拉伸配光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46FB2E31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外部接线线长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79CC73AE">
            <w:pPr>
              <w:pStyle w:val="7"/>
              <w:spacing w:line="359" w:lineRule="exact"/>
              <w:ind w:right="1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hint="eastAsia" w:ascii="黑体" w:eastAsia="宋体"/>
                <w:color w:val="231F20"/>
                <w:sz w:val="29"/>
                <w:lang w:val="en-US" w:eastAsia="zh-CN"/>
              </w:rPr>
              <w:t>≥</w:t>
            </w:r>
            <w:r>
              <w:rPr>
                <w:rFonts w:ascii="黑体"/>
                <w:color w:val="231F20"/>
                <w:sz w:val="29"/>
              </w:rPr>
              <w:t>150mm</w:t>
            </w:r>
          </w:p>
        </w:tc>
      </w:tr>
      <w:tr w14:paraId="4C4CD7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1DB0EF5C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0D3ECFF0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光源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6ABE7234">
            <w:pPr>
              <w:pStyle w:val="7"/>
              <w:spacing w:line="359" w:lineRule="exact"/>
              <w:ind w:right="3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LED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40AA7CA9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额定工作环境温度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042F2040">
            <w:pPr>
              <w:pStyle w:val="7"/>
              <w:spacing w:line="359" w:lineRule="exact"/>
              <w:ind w:left="694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-20～55°</w:t>
            </w:r>
          </w:p>
        </w:tc>
      </w:tr>
      <w:tr w14:paraId="21B2E5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3CD9A8E5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12B1BC26">
            <w:pPr>
              <w:pStyle w:val="7"/>
              <w:spacing w:line="360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额定电压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59CC0B2F">
            <w:pPr>
              <w:pStyle w:val="7"/>
              <w:spacing w:line="360" w:lineRule="exact"/>
              <w:ind w:right="4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DC24V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5EEE9C1E">
            <w:pPr>
              <w:pStyle w:val="7"/>
              <w:spacing w:line="360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IP</w:t>
            </w:r>
            <w:r>
              <w:rPr>
                <w:rFonts w:ascii="黑体" w:hAnsi="黑体" w:eastAsia="黑体" w:cs="黑体"/>
                <w:color w:val="231F20"/>
                <w:spacing w:val="-77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08471601">
            <w:pPr>
              <w:pStyle w:val="7"/>
              <w:spacing w:line="360" w:lineRule="exact"/>
              <w:ind w:right="1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hint="eastAsia" w:ascii="黑体" w:eastAsia="宋体"/>
                <w:color w:val="231F20"/>
                <w:sz w:val="29"/>
                <w:lang w:val="en-US" w:eastAsia="zh-CN"/>
              </w:rPr>
              <w:t>≥</w:t>
            </w:r>
            <w:r>
              <w:rPr>
                <w:rFonts w:ascii="黑体"/>
                <w:color w:val="231F20"/>
                <w:sz w:val="29"/>
              </w:rPr>
              <w:t>IP65</w:t>
            </w:r>
          </w:p>
        </w:tc>
      </w:tr>
      <w:tr w14:paraId="365FC3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116BD851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7B49B303">
            <w:pPr>
              <w:pStyle w:val="7"/>
              <w:spacing w:before="5" w:line="240" w:lineRule="auto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灯具光效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05F8CC10">
            <w:pPr>
              <w:pStyle w:val="7"/>
              <w:spacing w:before="5" w:line="240" w:lineRule="auto"/>
              <w:ind w:left="408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69.47lm/W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0C8BEA74">
            <w:pPr>
              <w:pStyle w:val="7"/>
              <w:spacing w:before="5" w:line="240" w:lineRule="auto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阻燃等级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2D8BD12C">
            <w:pPr>
              <w:pStyle w:val="7"/>
              <w:spacing w:before="5" w:line="240" w:lineRule="auto"/>
              <w:ind w:right="1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V-0</w:t>
            </w:r>
          </w:p>
        </w:tc>
      </w:tr>
      <w:tr w14:paraId="474409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4EEDA433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39B2C01C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额定功率</w:t>
            </w:r>
            <w:r>
              <w:rPr>
                <w:rFonts w:hint="eastAsia" w:ascii="宋体" w:hAnsi="宋体" w:cs="宋体"/>
                <w:szCs w:val="21"/>
              </w:rPr>
              <w:t>★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0C91EBAD">
            <w:pPr>
              <w:pStyle w:val="7"/>
              <w:spacing w:line="359" w:lineRule="exact"/>
              <w:ind w:right="4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18W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5D17B029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抗UV等级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3DE49DE4">
            <w:pPr>
              <w:pStyle w:val="7"/>
              <w:spacing w:line="359" w:lineRule="exact"/>
              <w:ind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四级</w:t>
            </w:r>
          </w:p>
        </w:tc>
      </w:tr>
      <w:tr w14:paraId="6D4200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6D1B6797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7E7D2415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灯具重量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622FD0B4">
            <w:pPr>
              <w:pStyle w:val="7"/>
              <w:spacing w:line="359" w:lineRule="exact"/>
              <w:ind w:right="7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640g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7265A9F9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抗盐雾等级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4E298003">
            <w:pPr>
              <w:pStyle w:val="7"/>
              <w:spacing w:line="359" w:lineRule="exact"/>
              <w:ind w:right="1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无腐蚀</w:t>
            </w:r>
          </w:p>
        </w:tc>
      </w:tr>
      <w:tr w14:paraId="156370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3BE3E874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56E06492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灯具尺寸</w:t>
            </w:r>
          </w:p>
        </w:tc>
        <w:tc>
          <w:tcPr>
            <w:tcW w:w="7438" w:type="dxa"/>
            <w:gridSpan w:val="9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3519B0FD">
            <w:pPr>
              <w:pStyle w:val="7"/>
              <w:spacing w:line="345" w:lineRule="exact"/>
              <w:ind w:left="18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L985xW40xH21mm</w:t>
            </w:r>
          </w:p>
        </w:tc>
      </w:tr>
      <w:tr w14:paraId="56A5F1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4248BEB3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4" w:space="0"/>
              <w:right w:val="single" w:color="050100" w:sz="6" w:space="0"/>
            </w:tcBorders>
          </w:tcPr>
          <w:p w14:paraId="7CA7F768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光束角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4" w:space="0"/>
              <w:right w:val="single" w:color="050100" w:sz="4" w:space="0"/>
            </w:tcBorders>
          </w:tcPr>
          <w:p w14:paraId="2548A494">
            <w:pPr>
              <w:pStyle w:val="7"/>
              <w:spacing w:line="359" w:lineRule="exact"/>
              <w:ind w:left="625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15*45°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4" w:space="0"/>
              <w:right w:val="single" w:color="050100" w:sz="4" w:space="0"/>
            </w:tcBorders>
          </w:tcPr>
          <w:p w14:paraId="6A0ADD7A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光源寿命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4" w:space="0"/>
              <w:right w:val="single" w:color="050100" w:sz="6" w:space="0"/>
            </w:tcBorders>
          </w:tcPr>
          <w:p w14:paraId="43B6B0F1">
            <w:pPr>
              <w:pStyle w:val="7"/>
              <w:spacing w:line="359" w:lineRule="exact"/>
              <w:ind w:right="5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hint="eastAsia" w:ascii="黑体" w:eastAsia="宋体"/>
                <w:color w:val="231F20"/>
                <w:sz w:val="29"/>
                <w:lang w:val="en-US" w:eastAsia="zh-CN"/>
              </w:rPr>
              <w:t>≥</w:t>
            </w:r>
            <w:r>
              <w:rPr>
                <w:rFonts w:ascii="黑体"/>
                <w:color w:val="231F20"/>
                <w:sz w:val="29"/>
              </w:rPr>
              <w:t>50000H</w:t>
            </w:r>
          </w:p>
        </w:tc>
      </w:tr>
      <w:tr w14:paraId="761573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6787CE0B"/>
        </w:tc>
        <w:tc>
          <w:tcPr>
            <w:tcW w:w="2034" w:type="dxa"/>
            <w:tcBorders>
              <w:top w:val="single" w:color="050100" w:sz="4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612AE99B">
            <w:pPr>
              <w:pStyle w:val="7"/>
              <w:spacing w:line="365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灯珠数量</w:t>
            </w:r>
          </w:p>
        </w:tc>
        <w:tc>
          <w:tcPr>
            <w:tcW w:w="2288" w:type="dxa"/>
            <w:gridSpan w:val="4"/>
            <w:tcBorders>
              <w:top w:val="single" w:color="050100" w:sz="4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22FBADB5">
            <w:pPr>
              <w:pStyle w:val="7"/>
              <w:spacing w:line="365" w:lineRule="exact"/>
              <w:ind w:right="4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18pcs</w:t>
            </w:r>
          </w:p>
        </w:tc>
        <w:tc>
          <w:tcPr>
            <w:tcW w:w="2438" w:type="dxa"/>
            <w:gridSpan w:val="4"/>
            <w:tcBorders>
              <w:top w:val="single" w:color="050100" w:sz="4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19EC4091">
            <w:pPr>
              <w:pStyle w:val="7"/>
              <w:spacing w:line="365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电气安全等级</w:t>
            </w:r>
          </w:p>
        </w:tc>
        <w:tc>
          <w:tcPr>
            <w:tcW w:w="2712" w:type="dxa"/>
            <w:tcBorders>
              <w:top w:val="single" w:color="050100" w:sz="4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3D8D4A4D">
            <w:pPr>
              <w:pStyle w:val="7"/>
              <w:spacing w:line="365" w:lineRule="exact"/>
              <w:ind w:right="2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III</w:t>
            </w:r>
            <w:r>
              <w:rPr>
                <w:rFonts w:ascii="黑体" w:hAnsi="黑体" w:eastAsia="黑体" w:cs="黑体"/>
                <w:color w:val="231F20"/>
                <w:spacing w:val="-77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类</w:t>
            </w:r>
          </w:p>
        </w:tc>
      </w:tr>
      <w:tr w14:paraId="3DA7DA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19D300DD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651732FA">
            <w:pPr>
              <w:pStyle w:val="7"/>
              <w:spacing w:line="359" w:lineRule="exact"/>
              <w:ind w:left="1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颜色或色温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1A5D208A">
            <w:pPr>
              <w:pStyle w:val="7"/>
              <w:spacing w:line="359" w:lineRule="exact"/>
              <w:ind w:right="3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3000K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50423420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正常工作压降范围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02070644">
            <w:pPr>
              <w:pStyle w:val="7"/>
              <w:spacing w:line="359" w:lineRule="exact"/>
              <w:ind w:right="1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hint="eastAsia" w:ascii="黑体" w:eastAsia="宋体"/>
                <w:color w:val="231F20"/>
                <w:sz w:val="29"/>
                <w:lang w:val="en-US" w:eastAsia="zh-CN"/>
              </w:rPr>
              <w:t>0-</w:t>
            </w:r>
            <w:r>
              <w:rPr>
                <w:rFonts w:ascii="黑体"/>
                <w:color w:val="231F20"/>
                <w:sz w:val="29"/>
              </w:rPr>
              <w:t>10%</w:t>
            </w:r>
          </w:p>
        </w:tc>
      </w:tr>
      <w:tr w14:paraId="7E1C8C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8" w:hRule="exact"/>
        </w:trPr>
        <w:tc>
          <w:tcPr>
            <w:tcW w:w="592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41D9D34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5E1A4B90">
            <w:pPr>
              <w:pStyle w:val="7"/>
              <w:spacing w:before="1"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106E5C81">
            <w:pPr>
              <w:pStyle w:val="7"/>
              <w:spacing w:line="376" w:lineRule="exact"/>
              <w:ind w:left="144" w:right="14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具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图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示</w:t>
            </w:r>
          </w:p>
        </w:tc>
        <w:tc>
          <w:tcPr>
            <w:tcW w:w="9472" w:type="dxa"/>
            <w:gridSpan w:val="10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41EE6C6D">
            <w:pPr>
              <w:pStyle w:val="7"/>
              <w:spacing w:before="0" w:line="240" w:lineRule="auto"/>
              <w:ind w:right="0"/>
              <w:jc w:val="left"/>
              <w:rPr>
                <w:rFonts w:ascii="黑体" w:hAnsi="黑体" w:eastAsia="黑体" w:cs="黑体"/>
                <w:sz w:val="7"/>
                <w:szCs w:val="7"/>
              </w:rPr>
            </w:pPr>
          </w:p>
          <w:p w14:paraId="68DD3F1D">
            <w:pPr>
              <w:pStyle w:val="7"/>
              <w:spacing w:line="2728" w:lineRule="exact"/>
              <w:ind w:left="1439" w:right="0"/>
              <w:jc w:val="left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position w:val="-54"/>
                <w:sz w:val="20"/>
                <w:szCs w:val="20"/>
              </w:rPr>
              <w:drawing>
                <wp:inline distT="0" distB="0" distL="0" distR="0">
                  <wp:extent cx="3936365" cy="1732280"/>
                  <wp:effectExtent l="0" t="0" r="0" b="0"/>
                  <wp:docPr id="13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6.jpe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6944" cy="1732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415B5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4" w:hRule="exact"/>
        </w:trPr>
        <w:tc>
          <w:tcPr>
            <w:tcW w:w="592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41B4F2AD">
            <w:pPr>
              <w:pStyle w:val="7"/>
              <w:spacing w:before="205" w:line="376" w:lineRule="exact"/>
              <w:ind w:left="144" w:right="14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具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尺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寸</w:t>
            </w:r>
          </w:p>
        </w:tc>
        <w:tc>
          <w:tcPr>
            <w:tcW w:w="9472" w:type="dxa"/>
            <w:gridSpan w:val="10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  <w:textDirection w:val="btLr"/>
          </w:tcPr>
          <w:p w14:paraId="66C1010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5E1C0E09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05306ED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727361F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2F24984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3B03AD4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5F9F379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508706A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48C09D5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58CA7D6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60C5836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07275D2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1B316AF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2719114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6DEDD57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0BD8C459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54C7DD1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08ECEB2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066B192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3EDE4A5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0F54F08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654AB89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3AFC726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1FF52F4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1AB7547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519EF01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580E272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161CA5F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45E6A9C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4C8BEBB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1333FD2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246AAEF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2584D61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18A1B09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14C0639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72CC63A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11888D0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12CE1E5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7CB62CF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4EE7CE2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50C96F0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313964A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1600F06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311C1FF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30EC200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7C13354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09DF2E2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557647E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2D88EB5A">
            <w:pPr>
              <w:pStyle w:val="7"/>
              <w:spacing w:before="10" w:line="240" w:lineRule="auto"/>
              <w:ind w:right="0"/>
              <w:jc w:val="left"/>
              <w:rPr>
                <w:rFonts w:ascii="黑体" w:hAnsi="黑体" w:eastAsia="黑体" w:cs="黑体"/>
                <w:sz w:val="11"/>
                <w:szCs w:val="11"/>
              </w:rPr>
            </w:pPr>
          </w:p>
          <w:p w14:paraId="3A9BCC0F">
            <w:pPr>
              <w:pStyle w:val="7"/>
              <w:spacing w:line="240" w:lineRule="auto"/>
              <w:ind w:left="1467" w:right="0"/>
              <w:jc w:val="left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/>
                <w:color w:val="231F20"/>
                <w:spacing w:val="6"/>
                <w:sz w:val="12"/>
              </w:rPr>
              <w:t>21</w:t>
            </w:r>
          </w:p>
        </w:tc>
      </w:tr>
      <w:tr w14:paraId="59E5FB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exact"/>
        </w:trPr>
        <w:tc>
          <w:tcPr>
            <w:tcW w:w="592" w:type="dxa"/>
            <w:vMerge w:val="restart"/>
            <w:tcBorders>
              <w:top w:val="single" w:color="050100" w:sz="6" w:space="0"/>
              <w:left w:val="single" w:color="050100" w:sz="6" w:space="0"/>
              <w:right w:val="single" w:color="050100" w:sz="6" w:space="0"/>
            </w:tcBorders>
          </w:tcPr>
          <w:p w14:paraId="5D59411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34B102A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02A34116">
            <w:pPr>
              <w:pStyle w:val="7"/>
              <w:spacing w:before="11" w:line="240" w:lineRule="auto"/>
              <w:ind w:right="0"/>
              <w:jc w:val="left"/>
              <w:rPr>
                <w:rFonts w:ascii="黑体" w:hAnsi="黑体" w:eastAsia="黑体" w:cs="黑体"/>
                <w:sz w:val="37"/>
                <w:szCs w:val="37"/>
              </w:rPr>
            </w:pPr>
          </w:p>
          <w:p w14:paraId="481E2036">
            <w:pPr>
              <w:pStyle w:val="7"/>
              <w:spacing w:line="376" w:lineRule="exact"/>
              <w:ind w:left="144" w:right="14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配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曲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线</w:t>
            </w:r>
          </w:p>
        </w:tc>
        <w:tc>
          <w:tcPr>
            <w:tcW w:w="2907" w:type="dxa"/>
            <w:gridSpan w:val="2"/>
            <w:tcBorders>
              <w:top w:val="single" w:color="050100" w:sz="6" w:space="0"/>
              <w:left w:val="single" w:color="050100" w:sz="6" w:space="0"/>
              <w:bottom w:val="nil"/>
              <w:right w:val="nil"/>
            </w:tcBorders>
          </w:tcPr>
          <w:p w14:paraId="1DBA2B79"/>
        </w:tc>
        <w:tc>
          <w:tcPr>
            <w:tcW w:w="352" w:type="dxa"/>
            <w:tcBorders>
              <w:top w:val="single" w:color="050100" w:sz="6" w:space="0"/>
              <w:left w:val="nil"/>
              <w:bottom w:val="nil"/>
              <w:right w:val="nil"/>
            </w:tcBorders>
          </w:tcPr>
          <w:p w14:paraId="1FC8EC92"/>
        </w:tc>
        <w:tc>
          <w:tcPr>
            <w:tcW w:w="633" w:type="dxa"/>
            <w:tcBorders>
              <w:top w:val="single" w:color="050100" w:sz="6" w:space="0"/>
              <w:left w:val="nil"/>
              <w:bottom w:val="nil"/>
              <w:right w:val="nil"/>
            </w:tcBorders>
          </w:tcPr>
          <w:p w14:paraId="199E4D75"/>
        </w:tc>
        <w:tc>
          <w:tcPr>
            <w:tcW w:w="975" w:type="dxa"/>
            <w:gridSpan w:val="2"/>
            <w:tcBorders>
              <w:top w:val="single" w:color="050100" w:sz="6" w:space="0"/>
              <w:left w:val="nil"/>
              <w:bottom w:val="nil"/>
              <w:right w:val="nil"/>
            </w:tcBorders>
          </w:tcPr>
          <w:p w14:paraId="569F6FA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279A1F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3F7088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8CE090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A567879">
            <w:pPr>
              <w:pStyle w:val="7"/>
              <w:spacing w:before="62" w:line="240" w:lineRule="auto"/>
              <w:ind w:left="284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-/+180</w:t>
            </w:r>
          </w:p>
        </w:tc>
        <w:tc>
          <w:tcPr>
            <w:tcW w:w="451" w:type="dxa"/>
            <w:tcBorders>
              <w:top w:val="single" w:color="050100" w:sz="6" w:space="0"/>
              <w:left w:val="nil"/>
              <w:bottom w:val="nil"/>
              <w:right w:val="nil"/>
            </w:tcBorders>
          </w:tcPr>
          <w:p w14:paraId="6BF4E2D7"/>
        </w:tc>
        <w:tc>
          <w:tcPr>
            <w:tcW w:w="353" w:type="dxa"/>
            <w:tcBorders>
              <w:top w:val="single" w:color="050100" w:sz="6" w:space="0"/>
              <w:left w:val="nil"/>
              <w:bottom w:val="nil"/>
              <w:right w:val="nil"/>
            </w:tcBorders>
          </w:tcPr>
          <w:p w14:paraId="3B76A917"/>
        </w:tc>
        <w:tc>
          <w:tcPr>
            <w:tcW w:w="3801" w:type="dxa"/>
            <w:gridSpan w:val="2"/>
            <w:tcBorders>
              <w:top w:val="single" w:color="050100" w:sz="6" w:space="0"/>
              <w:left w:val="nil"/>
              <w:bottom w:val="nil"/>
              <w:right w:val="single" w:color="050100" w:sz="6" w:space="0"/>
            </w:tcBorders>
          </w:tcPr>
          <w:p w14:paraId="0CF10773"/>
        </w:tc>
      </w:tr>
      <w:tr w14:paraId="4628E1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16CD139B"/>
        </w:tc>
        <w:tc>
          <w:tcPr>
            <w:tcW w:w="2907" w:type="dxa"/>
            <w:gridSpan w:val="2"/>
            <w:tcBorders>
              <w:top w:val="nil"/>
              <w:left w:val="single" w:color="050100" w:sz="6" w:space="0"/>
              <w:bottom w:val="nil"/>
              <w:right w:val="nil"/>
            </w:tcBorders>
          </w:tcPr>
          <w:p w14:paraId="7AC6A4FF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16BFFAD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7BA02AE">
            <w:pPr>
              <w:pStyle w:val="7"/>
              <w:spacing w:before="45" w:line="240" w:lineRule="auto"/>
              <w:ind w:left="166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-150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F9C283"/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31913B30">
            <w:pPr>
              <w:pStyle w:val="7"/>
              <w:spacing w:before="45" w:line="240" w:lineRule="auto"/>
              <w:ind w:left="147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150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1FE98ADF"/>
        </w:tc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single" w:color="050100" w:sz="6" w:space="0"/>
            </w:tcBorders>
          </w:tcPr>
          <w:p w14:paraId="195BD43D"/>
        </w:tc>
      </w:tr>
      <w:tr w14:paraId="3A4A77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4BF14003"/>
        </w:tc>
        <w:tc>
          <w:tcPr>
            <w:tcW w:w="2907" w:type="dxa"/>
            <w:gridSpan w:val="2"/>
            <w:tcBorders>
              <w:top w:val="nil"/>
              <w:left w:val="single" w:color="050100" w:sz="6" w:space="0"/>
              <w:bottom w:val="nil"/>
              <w:right w:val="nil"/>
            </w:tcBorders>
          </w:tcPr>
          <w:p w14:paraId="59D11D8E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9BB0EC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93E954B">
            <w:pPr>
              <w:pStyle w:val="7"/>
              <w:spacing w:before="13" w:line="240" w:lineRule="auto"/>
              <w:ind w:right="0"/>
              <w:jc w:val="left"/>
              <w:rPr>
                <w:rFonts w:ascii="黑体" w:hAnsi="黑体" w:eastAsia="黑体" w:cs="黑体"/>
                <w:sz w:val="7"/>
                <w:szCs w:val="7"/>
              </w:rPr>
            </w:pPr>
          </w:p>
          <w:p w14:paraId="31740E0E">
            <w:pPr>
              <w:pStyle w:val="7"/>
              <w:spacing w:line="240" w:lineRule="auto"/>
              <w:ind w:left="3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-120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0B9F58B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FA146"/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3EB21561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5EAE47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0651CF0">
            <w:pPr>
              <w:pStyle w:val="7"/>
              <w:spacing w:before="13" w:line="240" w:lineRule="auto"/>
              <w:ind w:right="0"/>
              <w:jc w:val="left"/>
              <w:rPr>
                <w:rFonts w:ascii="黑体" w:hAnsi="黑体" w:eastAsia="黑体" w:cs="黑体"/>
                <w:sz w:val="7"/>
                <w:szCs w:val="7"/>
              </w:rPr>
            </w:pPr>
          </w:p>
          <w:p w14:paraId="064A9D69">
            <w:pPr>
              <w:pStyle w:val="7"/>
              <w:spacing w:line="240" w:lineRule="auto"/>
              <w:ind w:left="212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120</w:t>
            </w:r>
          </w:p>
        </w:tc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single" w:color="050100" w:sz="6" w:space="0"/>
            </w:tcBorders>
          </w:tcPr>
          <w:p w14:paraId="463A7FC6"/>
        </w:tc>
      </w:tr>
      <w:tr w14:paraId="204F7B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317D734B"/>
        </w:tc>
        <w:tc>
          <w:tcPr>
            <w:tcW w:w="2907" w:type="dxa"/>
            <w:gridSpan w:val="2"/>
            <w:tcBorders>
              <w:top w:val="nil"/>
              <w:left w:val="single" w:color="050100" w:sz="6" w:space="0"/>
              <w:bottom w:val="nil"/>
              <w:right w:val="nil"/>
            </w:tcBorders>
          </w:tcPr>
          <w:p w14:paraId="15B65C4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0BEE30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CCDDE97">
            <w:pPr>
              <w:pStyle w:val="7"/>
              <w:spacing w:before="10" w:line="240" w:lineRule="auto"/>
              <w:ind w:right="0"/>
              <w:jc w:val="left"/>
              <w:rPr>
                <w:rFonts w:ascii="黑体" w:hAnsi="黑体" w:eastAsia="黑体" w:cs="黑体"/>
                <w:sz w:val="9"/>
                <w:szCs w:val="9"/>
              </w:rPr>
            </w:pPr>
          </w:p>
          <w:p w14:paraId="32906F7C">
            <w:pPr>
              <w:pStyle w:val="7"/>
              <w:spacing w:line="240" w:lineRule="auto"/>
              <w:ind w:right="1"/>
              <w:jc w:val="righ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-90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4D6B79D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D58AED3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F2F7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7A8E5D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19D13DB">
            <w:pPr>
              <w:pStyle w:val="7"/>
              <w:spacing w:before="3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23386591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7"/>
                <w:sz w:val="7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46E5C428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6D5BC9DB"/>
        </w:tc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single" w:color="050100" w:sz="6" w:space="0"/>
            </w:tcBorders>
          </w:tcPr>
          <w:p w14:paraId="18DDE8A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068218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D1ACD4D">
            <w:pPr>
              <w:pStyle w:val="7"/>
              <w:spacing w:before="12" w:line="240" w:lineRule="auto"/>
              <w:ind w:right="0"/>
              <w:jc w:val="left"/>
              <w:rPr>
                <w:rFonts w:ascii="黑体" w:hAnsi="黑体" w:eastAsia="黑体" w:cs="黑体"/>
                <w:sz w:val="9"/>
                <w:szCs w:val="9"/>
              </w:rPr>
            </w:pPr>
          </w:p>
          <w:p w14:paraId="1200BC87">
            <w:pPr>
              <w:pStyle w:val="7"/>
              <w:spacing w:line="240" w:lineRule="auto"/>
              <w:ind w:left="49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90</w:t>
            </w:r>
          </w:p>
        </w:tc>
      </w:tr>
      <w:tr w14:paraId="4CA8E2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444367DE"/>
        </w:tc>
        <w:tc>
          <w:tcPr>
            <w:tcW w:w="2907" w:type="dxa"/>
            <w:gridSpan w:val="2"/>
            <w:tcBorders>
              <w:top w:val="nil"/>
              <w:left w:val="single" w:color="050100" w:sz="6" w:space="0"/>
              <w:bottom w:val="nil"/>
              <w:right w:val="nil"/>
            </w:tcBorders>
          </w:tcPr>
          <w:p w14:paraId="1069DCEC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C9F6E7D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E8F5CD8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FD85E">
            <w:pPr>
              <w:pStyle w:val="7"/>
              <w:spacing w:before="64"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110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4725B41F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0A32F2D"/>
        </w:tc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single" w:color="050100" w:sz="6" w:space="0"/>
            </w:tcBorders>
          </w:tcPr>
          <w:p w14:paraId="21AEB501"/>
        </w:tc>
      </w:tr>
      <w:tr w14:paraId="1B3F98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34E618F4"/>
        </w:tc>
        <w:tc>
          <w:tcPr>
            <w:tcW w:w="2907" w:type="dxa"/>
            <w:gridSpan w:val="2"/>
            <w:tcBorders>
              <w:top w:val="nil"/>
              <w:left w:val="single" w:color="050100" w:sz="6" w:space="0"/>
              <w:bottom w:val="nil"/>
              <w:right w:val="nil"/>
            </w:tcBorders>
          </w:tcPr>
          <w:p w14:paraId="09FA297D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B30FD4A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008069D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527F4">
            <w:pPr>
              <w:pStyle w:val="7"/>
              <w:spacing w:before="10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10AB71E5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220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59FAB4EA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350A360C"/>
        </w:tc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single" w:color="050100" w:sz="6" w:space="0"/>
            </w:tcBorders>
          </w:tcPr>
          <w:p w14:paraId="79E559A1"/>
        </w:tc>
      </w:tr>
      <w:tr w14:paraId="02A442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651BD239"/>
        </w:tc>
        <w:tc>
          <w:tcPr>
            <w:tcW w:w="2907" w:type="dxa"/>
            <w:gridSpan w:val="2"/>
            <w:tcBorders>
              <w:top w:val="nil"/>
              <w:left w:val="single" w:color="050100" w:sz="6" w:space="0"/>
              <w:bottom w:val="nil"/>
              <w:right w:val="nil"/>
            </w:tcBorders>
          </w:tcPr>
          <w:p w14:paraId="7923BBA3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0032086">
            <w:pPr>
              <w:pStyle w:val="7"/>
              <w:spacing w:before="6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071C42A6">
            <w:pPr>
              <w:pStyle w:val="7"/>
              <w:spacing w:line="240" w:lineRule="auto"/>
              <w:ind w:left="48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-60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469464E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EF912F">
            <w:pPr>
              <w:pStyle w:val="7"/>
              <w:spacing w:before="0" w:line="240" w:lineRule="auto"/>
              <w:ind w:right="0"/>
              <w:jc w:val="left"/>
              <w:rPr>
                <w:rFonts w:ascii="黑体" w:hAnsi="黑体" w:eastAsia="黑体" w:cs="黑体"/>
                <w:sz w:val="7"/>
                <w:szCs w:val="7"/>
              </w:rPr>
            </w:pPr>
          </w:p>
          <w:p w14:paraId="2460E4E6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330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00397FDE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45008677">
            <w:pPr>
              <w:pStyle w:val="7"/>
              <w:spacing w:before="6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1679A6AD">
            <w:pPr>
              <w:pStyle w:val="7"/>
              <w:spacing w:line="240" w:lineRule="auto"/>
              <w:ind w:left="212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60</w:t>
            </w:r>
          </w:p>
        </w:tc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single" w:color="050100" w:sz="6" w:space="0"/>
            </w:tcBorders>
          </w:tcPr>
          <w:p w14:paraId="5061B22C"/>
        </w:tc>
      </w:tr>
      <w:tr w14:paraId="350025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58B89C36"/>
        </w:tc>
        <w:tc>
          <w:tcPr>
            <w:tcW w:w="2907" w:type="dxa"/>
            <w:gridSpan w:val="2"/>
            <w:tcBorders>
              <w:top w:val="nil"/>
              <w:left w:val="single" w:color="050100" w:sz="6" w:space="0"/>
              <w:bottom w:val="nil"/>
              <w:right w:val="nil"/>
            </w:tcBorders>
          </w:tcPr>
          <w:p w14:paraId="1C5BD573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EDCBAF1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ECA3E50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82A74">
            <w:pPr>
              <w:pStyle w:val="7"/>
              <w:spacing w:before="10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260C3543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440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605D2406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74AEB44B"/>
        </w:tc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single" w:color="050100" w:sz="6" w:space="0"/>
            </w:tcBorders>
          </w:tcPr>
          <w:p w14:paraId="4F55D05C"/>
        </w:tc>
      </w:tr>
      <w:tr w14:paraId="6776BA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427EBCED"/>
        </w:tc>
        <w:tc>
          <w:tcPr>
            <w:tcW w:w="2907" w:type="dxa"/>
            <w:gridSpan w:val="2"/>
            <w:tcBorders>
              <w:top w:val="nil"/>
              <w:left w:val="single" w:color="050100" w:sz="6" w:space="0"/>
              <w:bottom w:val="nil"/>
              <w:right w:val="nil"/>
            </w:tcBorders>
          </w:tcPr>
          <w:p w14:paraId="7E48E841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764F470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7A36463">
            <w:pPr>
              <w:pStyle w:val="7"/>
              <w:spacing w:before="68" w:line="240" w:lineRule="auto"/>
              <w:ind w:right="71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-30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CF7AC">
            <w:pPr>
              <w:pStyle w:val="7"/>
              <w:spacing w:before="3"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60B6F21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550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502B3409">
            <w:pPr>
              <w:pStyle w:val="7"/>
              <w:spacing w:before="68" w:line="240" w:lineRule="auto"/>
              <w:ind w:left="147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30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983170D"/>
        </w:tc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single" w:color="050100" w:sz="6" w:space="0"/>
            </w:tcBorders>
          </w:tcPr>
          <w:p w14:paraId="6DAC8A27"/>
        </w:tc>
      </w:tr>
      <w:tr w14:paraId="4C3694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0A23D159"/>
        </w:tc>
        <w:tc>
          <w:tcPr>
            <w:tcW w:w="2907" w:type="dxa"/>
            <w:gridSpan w:val="2"/>
            <w:tcBorders>
              <w:top w:val="nil"/>
              <w:left w:val="single" w:color="050100" w:sz="6" w:space="0"/>
              <w:bottom w:val="nil"/>
              <w:right w:val="nil"/>
            </w:tcBorders>
          </w:tcPr>
          <w:p w14:paraId="15896032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EE71635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20D8C2D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80913"/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24B14410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731A42CF"/>
        </w:tc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single" w:color="050100" w:sz="6" w:space="0"/>
            </w:tcBorders>
          </w:tcPr>
          <w:p w14:paraId="3875DB7F"/>
        </w:tc>
      </w:tr>
      <w:tr w14:paraId="3DF055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592" w:type="dxa"/>
            <w:vMerge w:val="continue"/>
            <w:tcBorders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2BF4009C"/>
        </w:tc>
        <w:tc>
          <w:tcPr>
            <w:tcW w:w="2907" w:type="dxa"/>
            <w:gridSpan w:val="2"/>
            <w:tcBorders>
              <w:top w:val="nil"/>
              <w:left w:val="single" w:color="050100" w:sz="6" w:space="0"/>
              <w:bottom w:val="single" w:color="050100" w:sz="6" w:space="0"/>
              <w:right w:val="nil"/>
            </w:tcBorders>
          </w:tcPr>
          <w:p w14:paraId="06792697"/>
        </w:tc>
        <w:tc>
          <w:tcPr>
            <w:tcW w:w="352" w:type="dxa"/>
            <w:tcBorders>
              <w:top w:val="nil"/>
              <w:left w:val="nil"/>
              <w:bottom w:val="single" w:color="050100" w:sz="6" w:space="0"/>
              <w:right w:val="nil"/>
            </w:tcBorders>
          </w:tcPr>
          <w:p w14:paraId="55C375D9"/>
        </w:tc>
        <w:tc>
          <w:tcPr>
            <w:tcW w:w="633" w:type="dxa"/>
            <w:tcBorders>
              <w:top w:val="nil"/>
              <w:left w:val="nil"/>
              <w:bottom w:val="single" w:color="050100" w:sz="6" w:space="0"/>
              <w:right w:val="nil"/>
            </w:tcBorders>
          </w:tcPr>
          <w:p w14:paraId="1A5A168D"/>
        </w:tc>
        <w:tc>
          <w:tcPr>
            <w:tcW w:w="975" w:type="dxa"/>
            <w:gridSpan w:val="2"/>
            <w:tcBorders>
              <w:top w:val="nil"/>
              <w:left w:val="nil"/>
              <w:bottom w:val="single" w:color="050100" w:sz="6" w:space="0"/>
              <w:right w:val="nil"/>
            </w:tcBorders>
          </w:tcPr>
          <w:p w14:paraId="006CECCD"/>
        </w:tc>
        <w:tc>
          <w:tcPr>
            <w:tcW w:w="451" w:type="dxa"/>
            <w:tcBorders>
              <w:top w:val="nil"/>
              <w:left w:val="nil"/>
              <w:bottom w:val="single" w:color="050100" w:sz="6" w:space="0"/>
              <w:right w:val="nil"/>
            </w:tcBorders>
          </w:tcPr>
          <w:p w14:paraId="45333C8B"/>
        </w:tc>
        <w:tc>
          <w:tcPr>
            <w:tcW w:w="353" w:type="dxa"/>
            <w:tcBorders>
              <w:top w:val="nil"/>
              <w:left w:val="nil"/>
              <w:bottom w:val="single" w:color="050100" w:sz="6" w:space="0"/>
              <w:right w:val="nil"/>
            </w:tcBorders>
          </w:tcPr>
          <w:p w14:paraId="03EEB3F7"/>
        </w:tc>
        <w:tc>
          <w:tcPr>
            <w:tcW w:w="3801" w:type="dxa"/>
            <w:gridSpan w:val="2"/>
            <w:tcBorders>
              <w:top w:val="nil"/>
              <w:left w:val="nil"/>
              <w:bottom w:val="single" w:color="050100" w:sz="6" w:space="0"/>
              <w:right w:val="single" w:color="050100" w:sz="6" w:space="0"/>
            </w:tcBorders>
          </w:tcPr>
          <w:p w14:paraId="22EA2C39"/>
        </w:tc>
      </w:tr>
    </w:tbl>
    <w:p w14:paraId="4FC96D17">
      <w:pPr>
        <w:spacing w:after="0"/>
        <w:sectPr>
          <w:pgSz w:w="11910" w:h="16840"/>
          <w:pgMar w:top="400" w:right="800" w:bottom="280" w:left="800" w:header="720" w:footer="720" w:gutter="0"/>
          <w:cols w:space="720" w:num="1"/>
        </w:sectPr>
      </w:pPr>
    </w:p>
    <w:p w14:paraId="3028E68C">
      <w:pPr>
        <w:pStyle w:val="2"/>
        <w:spacing w:line="434" w:lineRule="exact"/>
        <w:ind w:right="0"/>
        <w:jc w:val="left"/>
      </w:pPr>
      <w:r>
        <w:pict>
          <v:group id="_x0000_s1040" o:spid="_x0000_s1040" o:spt="203" style="position:absolute;left:0pt;margin-left:198pt;margin-top:357.6pt;height:270.9pt;width:184.85pt;mso-position-horizontal-relative:page;mso-position-vertical-relative:page;z-index:-251655168;mso-width-relative:page;mso-height-relative:page;" coordorigin="3961,7152" coordsize="3697,5418">
            <o:lock v:ext="edit"/>
            <v:shape id="_x0000_s1041" o:spid="_x0000_s1041" o:spt="75" type="#_x0000_t75" style="position:absolute;left:3961;top:9946;height:2624;width:3697;" filled="f" stroked="f" coordsize="21600,21600">
              <v:path/>
              <v:fill on="f" focussize="0,0"/>
              <v:stroke on="f"/>
              <v:imagedata r:id="rId15" o:title=""/>
              <o:lock v:ext="edit" aspectratio="t"/>
            </v:shape>
            <v:shape id="_x0000_s1042" o:spid="_x0000_s1042" o:spt="75" type="#_x0000_t75" style="position:absolute;left:4670;top:7152;height:2783;width:2277;" filled="f" stroked="f" coordsize="21600,21600">
              <v:path/>
              <v:fill on="f" focussize="0,0"/>
              <v:stroke on="f"/>
              <v:imagedata r:id="rId16" o:title=""/>
              <o:lock v:ext="edit" aspectratio="t"/>
            </v:shape>
          </v:group>
        </w:pict>
      </w:r>
      <w:r>
        <w:pict>
          <v:shape id="_x0000_s1043" o:spid="_x0000_s1043" o:spt="75" type="#_x0000_t75" style="position:absolute;left:0pt;margin-left:222.1pt;margin-top:649pt;height:144.05pt;width:136.25pt;mso-position-horizontal-relative:page;mso-position-vertical-relative:page;z-index:-251655168;mso-width-relative:page;mso-height-relative:page;" filled="f" stroked="f" coordsize="21600,21600">
            <v:path/>
            <v:fill on="f" focussize="0,0"/>
            <v:stroke on="f"/>
            <v:imagedata r:id="rId17" o:title=""/>
            <o:lock v:ext="edit" aspectratio="t"/>
          </v:shape>
        </w:pict>
      </w:r>
      <w:r>
        <w:rPr>
          <w:color w:val="231F20"/>
        </w:rPr>
        <w:t>灯具参数规格书（</w:t>
      </w:r>
      <w:r>
        <w:rPr>
          <w:rFonts w:ascii="黑体" w:hAnsi="黑体" w:eastAsia="黑体" w:cs="黑体"/>
          <w:color w:val="231F20"/>
        </w:rPr>
        <w:t>12W</w:t>
      </w:r>
      <w:r>
        <w:rPr>
          <w:color w:val="231F20"/>
        </w:rPr>
        <w:t>投光灯）</w:t>
      </w:r>
    </w:p>
    <w:p w14:paraId="0B52682B">
      <w:pPr>
        <w:spacing w:before="5" w:line="240" w:lineRule="auto"/>
        <w:rPr>
          <w:rFonts w:ascii="黑体" w:hAnsi="黑体" w:eastAsia="黑体" w:cs="黑体"/>
          <w:sz w:val="14"/>
          <w:szCs w:val="14"/>
        </w:rPr>
      </w:pPr>
    </w:p>
    <w:tbl>
      <w:tblPr>
        <w:tblStyle w:val="3"/>
        <w:tblW w:w="0" w:type="auto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2"/>
        <w:gridCol w:w="2034"/>
        <w:gridCol w:w="873"/>
        <w:gridCol w:w="352"/>
        <w:gridCol w:w="633"/>
        <w:gridCol w:w="430"/>
        <w:gridCol w:w="545"/>
        <w:gridCol w:w="451"/>
        <w:gridCol w:w="353"/>
        <w:gridCol w:w="1089"/>
        <w:gridCol w:w="2712"/>
      </w:tblGrid>
      <w:tr w14:paraId="1565F9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2626" w:type="dxa"/>
            <w:gridSpan w:val="2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5721EF04">
            <w:pPr>
              <w:pStyle w:val="7"/>
              <w:spacing w:line="351" w:lineRule="exact"/>
              <w:ind w:left="78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灯具名称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42DDBA1B">
            <w:pPr>
              <w:pStyle w:val="7"/>
              <w:spacing w:line="352" w:lineRule="exact"/>
              <w:ind w:left="43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LED</w:t>
            </w:r>
            <w:r>
              <w:rPr>
                <w:rFonts w:ascii="黑体" w:hAnsi="黑体" w:eastAsia="黑体" w:cs="黑体"/>
                <w:color w:val="231F20"/>
                <w:spacing w:val="-77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投光灯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252C1A97">
            <w:pPr>
              <w:pStyle w:val="7"/>
              <w:spacing w:line="351" w:lineRule="exact"/>
              <w:ind w:left="742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</w:p>
        </w:tc>
        <w:tc>
          <w:tcPr>
            <w:tcW w:w="2712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27435B5F">
            <w:pPr>
              <w:pStyle w:val="7"/>
              <w:spacing w:line="351" w:lineRule="exact"/>
              <w:ind w:left="473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</w:p>
        </w:tc>
      </w:tr>
      <w:tr w14:paraId="52F9D3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restart"/>
            <w:tcBorders>
              <w:top w:val="single" w:color="050100" w:sz="6" w:space="0"/>
              <w:left w:val="single" w:color="050100" w:sz="6" w:space="0"/>
              <w:right w:val="single" w:color="050100" w:sz="6" w:space="0"/>
            </w:tcBorders>
          </w:tcPr>
          <w:p w14:paraId="1F0E1DB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52BD933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4D5F1A00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1EDE0A8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457E5CB9">
            <w:pPr>
              <w:pStyle w:val="7"/>
              <w:spacing w:before="11" w:line="240" w:lineRule="auto"/>
              <w:ind w:right="0"/>
              <w:jc w:val="left"/>
              <w:rPr>
                <w:rFonts w:ascii="黑体" w:hAnsi="黑体" w:eastAsia="黑体" w:cs="黑体"/>
                <w:sz w:val="27"/>
                <w:szCs w:val="27"/>
              </w:rPr>
            </w:pPr>
          </w:p>
          <w:p w14:paraId="5B427A6B">
            <w:pPr>
              <w:pStyle w:val="7"/>
              <w:spacing w:line="376" w:lineRule="exact"/>
              <w:ind w:left="154" w:right="13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具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参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数</w:t>
            </w:r>
          </w:p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3620E6DA">
            <w:pPr>
              <w:pStyle w:val="7"/>
              <w:spacing w:line="359" w:lineRule="exact"/>
              <w:ind w:left="1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壳体材质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0BCDAF76">
            <w:pPr>
              <w:pStyle w:val="7"/>
              <w:spacing w:line="359" w:lineRule="exact"/>
              <w:ind w:left="682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铝合金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47E77D2E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灯具接线方式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525F3FB6">
            <w:pPr>
              <w:pStyle w:val="7"/>
              <w:spacing w:line="362" w:lineRule="exact"/>
              <w:ind w:left="843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主线并连</w:t>
            </w:r>
          </w:p>
        </w:tc>
      </w:tr>
      <w:tr w14:paraId="6A0A32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5B22FAFE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4EA322B5">
            <w:pPr>
              <w:pStyle w:val="7"/>
              <w:spacing w:line="359" w:lineRule="exact"/>
              <w:ind w:left="1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封装类型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35D713C8">
            <w:pPr>
              <w:pStyle w:val="7"/>
              <w:spacing w:line="359" w:lineRule="exact"/>
              <w:ind w:left="538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二次封装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4CC2CED9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灯具出线方式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3CE6CDA1">
            <w:pPr>
              <w:pStyle w:val="7"/>
              <w:spacing w:line="359" w:lineRule="exact"/>
              <w:ind w:left="696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单出三芯线</w:t>
            </w:r>
          </w:p>
        </w:tc>
      </w:tr>
      <w:tr w14:paraId="75A3E7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337C8320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6675AC49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配光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60843696">
            <w:pPr>
              <w:pStyle w:val="7"/>
              <w:spacing w:line="359" w:lineRule="exact"/>
              <w:ind w:left="529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圆形配光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093ACB2F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外部接线线长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050E068D">
            <w:pPr>
              <w:pStyle w:val="7"/>
              <w:spacing w:line="359" w:lineRule="exact"/>
              <w:ind w:left="149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hint="eastAsia" w:ascii="黑体" w:eastAsia="宋体"/>
                <w:color w:val="231F20"/>
                <w:sz w:val="29"/>
                <w:lang w:val="en-US" w:eastAsia="zh-CN"/>
              </w:rPr>
              <w:t>≥</w:t>
            </w:r>
            <w:r>
              <w:rPr>
                <w:rFonts w:ascii="黑体"/>
                <w:color w:val="231F20"/>
                <w:sz w:val="29"/>
              </w:rPr>
              <w:t>250mm</w:t>
            </w:r>
          </w:p>
        </w:tc>
      </w:tr>
      <w:tr w14:paraId="7628B4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3D34B548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152C814A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光源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29D0ECDB">
            <w:pPr>
              <w:pStyle w:val="7"/>
              <w:spacing w:line="359" w:lineRule="exact"/>
              <w:ind w:right="42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LED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37E8D661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额定工作环境温度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0EE31298">
            <w:pPr>
              <w:pStyle w:val="7"/>
              <w:spacing w:line="359" w:lineRule="exact"/>
              <w:ind w:left="863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-20～45°</w:t>
            </w:r>
          </w:p>
        </w:tc>
      </w:tr>
      <w:tr w14:paraId="5D9D46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60E5A033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43286F02">
            <w:pPr>
              <w:pStyle w:val="7"/>
              <w:spacing w:line="360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额定电压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59FC2C34">
            <w:pPr>
              <w:pStyle w:val="7"/>
              <w:spacing w:line="360" w:lineRule="exact"/>
              <w:ind w:left="68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AC220V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4E75CC96">
            <w:pPr>
              <w:pStyle w:val="7"/>
              <w:spacing w:line="360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IP</w:t>
            </w:r>
            <w:r>
              <w:rPr>
                <w:rFonts w:ascii="黑体" w:hAnsi="黑体" w:eastAsia="黑体" w:cs="黑体"/>
                <w:color w:val="231F20"/>
                <w:spacing w:val="-77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468E5370">
            <w:pPr>
              <w:pStyle w:val="7"/>
              <w:spacing w:line="360" w:lineRule="exact"/>
              <w:ind w:left="110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hint="eastAsia" w:ascii="黑体" w:eastAsia="宋体"/>
                <w:color w:val="231F20"/>
                <w:sz w:val="29"/>
                <w:lang w:val="en-US" w:eastAsia="zh-CN"/>
              </w:rPr>
              <w:t>≥</w:t>
            </w:r>
            <w:r>
              <w:rPr>
                <w:rFonts w:ascii="黑体"/>
                <w:color w:val="231F20"/>
                <w:sz w:val="29"/>
              </w:rPr>
              <w:t>IP65</w:t>
            </w:r>
          </w:p>
        </w:tc>
      </w:tr>
      <w:tr w14:paraId="2139F1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10635EDD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5A39A5B6">
            <w:pPr>
              <w:pStyle w:val="7"/>
              <w:spacing w:before="5" w:line="240" w:lineRule="auto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灯具光效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62F69712">
            <w:pPr>
              <w:pStyle w:val="7"/>
              <w:spacing w:before="5" w:line="240" w:lineRule="auto"/>
              <w:ind w:left="46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66.54lm/W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776F6E47">
            <w:pPr>
              <w:pStyle w:val="7"/>
              <w:spacing w:before="5" w:line="240" w:lineRule="auto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阻燃等级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6C159CA1">
            <w:pPr>
              <w:pStyle w:val="7"/>
              <w:spacing w:before="5" w:line="240" w:lineRule="auto"/>
              <w:ind w:left="163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V-0</w:t>
            </w:r>
          </w:p>
        </w:tc>
      </w:tr>
      <w:tr w14:paraId="28C014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66FF531E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177377DB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额定功率</w:t>
            </w:r>
            <w:r>
              <w:rPr>
                <w:rFonts w:hint="eastAsia" w:ascii="宋体" w:hAnsi="宋体" w:cs="宋体"/>
                <w:szCs w:val="21"/>
              </w:rPr>
              <w:t>★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0E6B8DB0">
            <w:pPr>
              <w:pStyle w:val="7"/>
              <w:spacing w:line="359" w:lineRule="exact"/>
              <w:ind w:right="46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12W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6D5C09EF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抗UV等级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7B792B19">
            <w:pPr>
              <w:pStyle w:val="7"/>
              <w:spacing w:line="359" w:lineRule="exact"/>
              <w:ind w:left="135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四级</w:t>
            </w:r>
          </w:p>
        </w:tc>
      </w:tr>
      <w:tr w14:paraId="0162BF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19995632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5E63D38A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灯具重量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1B388F61">
            <w:pPr>
              <w:pStyle w:val="7"/>
              <w:spacing w:line="359" w:lineRule="exact"/>
              <w:ind w:right="57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532g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3DE49897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抗盐雾等级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504FE4B9">
            <w:pPr>
              <w:pStyle w:val="7"/>
              <w:spacing w:line="359" w:lineRule="exact"/>
              <w:ind w:left="988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无腐蚀</w:t>
            </w:r>
          </w:p>
        </w:tc>
      </w:tr>
      <w:tr w14:paraId="22AC3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46B11673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1D4B1C1E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灯具尺寸</w:t>
            </w:r>
          </w:p>
        </w:tc>
        <w:tc>
          <w:tcPr>
            <w:tcW w:w="7438" w:type="dxa"/>
            <w:gridSpan w:val="9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77B38DB9">
            <w:pPr>
              <w:pStyle w:val="7"/>
              <w:spacing w:line="345" w:lineRule="exact"/>
              <w:ind w:left="18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/>
                <w:color w:val="231F20"/>
                <w:sz w:val="29"/>
              </w:rPr>
              <w:t>Φ130*70*150mm</w:t>
            </w:r>
          </w:p>
        </w:tc>
      </w:tr>
      <w:tr w14:paraId="6C686E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35D2C396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4" w:space="0"/>
              <w:right w:val="single" w:color="050100" w:sz="6" w:space="0"/>
            </w:tcBorders>
          </w:tcPr>
          <w:p w14:paraId="5C52BF18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光束角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4" w:space="0"/>
              <w:right w:val="single" w:color="050100" w:sz="4" w:space="0"/>
            </w:tcBorders>
          </w:tcPr>
          <w:p w14:paraId="0CC8CAF9">
            <w:pPr>
              <w:pStyle w:val="7"/>
              <w:spacing w:line="359" w:lineRule="exact"/>
              <w:ind w:left="136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15°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4" w:space="0"/>
              <w:right w:val="single" w:color="050100" w:sz="4" w:space="0"/>
            </w:tcBorders>
          </w:tcPr>
          <w:p w14:paraId="38A5A990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光源寿命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4" w:space="0"/>
              <w:right w:val="single" w:color="050100" w:sz="6" w:space="0"/>
            </w:tcBorders>
          </w:tcPr>
          <w:p w14:paraId="4A414B56">
            <w:pPr>
              <w:pStyle w:val="7"/>
              <w:spacing w:line="359" w:lineRule="exact"/>
              <w:ind w:left="996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hint="eastAsia" w:ascii="黑体" w:eastAsia="宋体"/>
                <w:color w:val="231F20"/>
                <w:sz w:val="29"/>
                <w:lang w:val="en-US" w:eastAsia="zh-CN"/>
              </w:rPr>
              <w:t>≥</w:t>
            </w:r>
            <w:r>
              <w:rPr>
                <w:rFonts w:ascii="黑体"/>
                <w:color w:val="231F20"/>
                <w:sz w:val="29"/>
              </w:rPr>
              <w:t>50000H</w:t>
            </w:r>
          </w:p>
        </w:tc>
      </w:tr>
      <w:tr w14:paraId="3A45EE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60360361"/>
        </w:tc>
        <w:tc>
          <w:tcPr>
            <w:tcW w:w="2034" w:type="dxa"/>
            <w:tcBorders>
              <w:top w:val="single" w:color="050100" w:sz="4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0C499462">
            <w:pPr>
              <w:pStyle w:val="7"/>
              <w:spacing w:line="365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灯珠数量</w:t>
            </w:r>
          </w:p>
        </w:tc>
        <w:tc>
          <w:tcPr>
            <w:tcW w:w="2288" w:type="dxa"/>
            <w:gridSpan w:val="4"/>
            <w:tcBorders>
              <w:top w:val="single" w:color="050100" w:sz="4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36926861">
            <w:pPr>
              <w:pStyle w:val="7"/>
              <w:spacing w:line="365" w:lineRule="exact"/>
              <w:ind w:right="24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12pcs</w:t>
            </w:r>
          </w:p>
        </w:tc>
        <w:tc>
          <w:tcPr>
            <w:tcW w:w="2438" w:type="dxa"/>
            <w:gridSpan w:val="4"/>
            <w:tcBorders>
              <w:top w:val="single" w:color="050100" w:sz="4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5F33A018">
            <w:pPr>
              <w:pStyle w:val="7"/>
              <w:spacing w:line="365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电气安全等级</w:t>
            </w:r>
          </w:p>
        </w:tc>
        <w:tc>
          <w:tcPr>
            <w:tcW w:w="2712" w:type="dxa"/>
            <w:tcBorders>
              <w:top w:val="single" w:color="050100" w:sz="4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0AC6E1CB">
            <w:pPr>
              <w:pStyle w:val="7"/>
              <w:spacing w:line="365" w:lineRule="exact"/>
              <w:ind w:left="110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I</w:t>
            </w:r>
            <w:r>
              <w:rPr>
                <w:rFonts w:ascii="黑体" w:hAnsi="黑体" w:eastAsia="黑体" w:cs="黑体"/>
                <w:color w:val="231F20"/>
                <w:spacing w:val="-78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类</w:t>
            </w:r>
          </w:p>
        </w:tc>
      </w:tr>
      <w:tr w14:paraId="3DB69E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5573F378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513A7226">
            <w:pPr>
              <w:pStyle w:val="7"/>
              <w:spacing w:line="359" w:lineRule="exact"/>
              <w:ind w:left="1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颜色或色温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66DADF04">
            <w:pPr>
              <w:pStyle w:val="7"/>
              <w:spacing w:line="359" w:lineRule="exact"/>
              <w:ind w:left="75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3000K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7061FB44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正常工作压降范围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08A263AA">
            <w:pPr>
              <w:pStyle w:val="7"/>
              <w:spacing w:line="359" w:lineRule="exact"/>
              <w:ind w:left="136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hint="eastAsia" w:ascii="黑体" w:eastAsia="宋体"/>
                <w:color w:val="231F20"/>
                <w:sz w:val="29"/>
                <w:lang w:val="en-US" w:eastAsia="zh-CN"/>
              </w:rPr>
              <w:t>0-</w:t>
            </w:r>
            <w:r>
              <w:rPr>
                <w:rFonts w:ascii="黑体"/>
                <w:color w:val="231F20"/>
                <w:sz w:val="29"/>
              </w:rPr>
              <w:t>10%</w:t>
            </w:r>
          </w:p>
        </w:tc>
      </w:tr>
      <w:tr w14:paraId="57F9F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8" w:hRule="exact"/>
        </w:trPr>
        <w:tc>
          <w:tcPr>
            <w:tcW w:w="592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39D9649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46856599">
            <w:pPr>
              <w:pStyle w:val="7"/>
              <w:spacing w:before="1"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363C025C">
            <w:pPr>
              <w:pStyle w:val="7"/>
              <w:spacing w:line="376" w:lineRule="exact"/>
              <w:ind w:left="144" w:right="14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具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图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示</w:t>
            </w:r>
          </w:p>
        </w:tc>
        <w:tc>
          <w:tcPr>
            <w:tcW w:w="9472" w:type="dxa"/>
            <w:gridSpan w:val="10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33462F60"/>
        </w:tc>
      </w:tr>
      <w:tr w14:paraId="6CF36B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4" w:hRule="exact"/>
        </w:trPr>
        <w:tc>
          <w:tcPr>
            <w:tcW w:w="592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59AFC5CC">
            <w:pPr>
              <w:pStyle w:val="7"/>
              <w:spacing w:before="205" w:line="376" w:lineRule="exact"/>
              <w:ind w:left="144" w:right="14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具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尺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寸</w:t>
            </w:r>
          </w:p>
        </w:tc>
        <w:tc>
          <w:tcPr>
            <w:tcW w:w="9472" w:type="dxa"/>
            <w:gridSpan w:val="10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4676C36E"/>
        </w:tc>
      </w:tr>
      <w:tr w14:paraId="583165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exact"/>
        </w:trPr>
        <w:tc>
          <w:tcPr>
            <w:tcW w:w="592" w:type="dxa"/>
            <w:vMerge w:val="restart"/>
            <w:tcBorders>
              <w:top w:val="single" w:color="050100" w:sz="6" w:space="0"/>
              <w:left w:val="single" w:color="050100" w:sz="6" w:space="0"/>
              <w:right w:val="single" w:color="050100" w:sz="6" w:space="0"/>
            </w:tcBorders>
          </w:tcPr>
          <w:p w14:paraId="7999AD9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0A1A36F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3B831943">
            <w:pPr>
              <w:pStyle w:val="7"/>
              <w:spacing w:before="11" w:line="240" w:lineRule="auto"/>
              <w:ind w:right="0"/>
              <w:jc w:val="left"/>
              <w:rPr>
                <w:rFonts w:ascii="黑体" w:hAnsi="黑体" w:eastAsia="黑体" w:cs="黑体"/>
                <w:sz w:val="37"/>
                <w:szCs w:val="37"/>
              </w:rPr>
            </w:pPr>
          </w:p>
          <w:p w14:paraId="4BCEA700">
            <w:pPr>
              <w:pStyle w:val="7"/>
              <w:spacing w:line="376" w:lineRule="exact"/>
              <w:ind w:left="144" w:right="14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配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曲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线</w:t>
            </w:r>
          </w:p>
        </w:tc>
        <w:tc>
          <w:tcPr>
            <w:tcW w:w="2907" w:type="dxa"/>
            <w:gridSpan w:val="2"/>
            <w:vMerge w:val="restart"/>
            <w:tcBorders>
              <w:top w:val="single" w:color="050100" w:sz="6" w:space="0"/>
              <w:left w:val="single" w:color="050100" w:sz="6" w:space="0"/>
              <w:right w:val="nil"/>
            </w:tcBorders>
          </w:tcPr>
          <w:p w14:paraId="7DC1022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2DBE18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F8AAFA9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19BF86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2797F7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7B0FCB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0F04B0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EE6380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115CD7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B36851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493F73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E92942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441A46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153B43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9332AE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837F54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0865CD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7F40536">
            <w:pPr>
              <w:pStyle w:val="7"/>
              <w:spacing w:before="11" w:line="240" w:lineRule="auto"/>
              <w:ind w:right="0"/>
              <w:jc w:val="left"/>
              <w:rPr>
                <w:rFonts w:ascii="黑体" w:hAnsi="黑体" w:eastAsia="黑体" w:cs="黑体"/>
                <w:sz w:val="9"/>
                <w:szCs w:val="9"/>
              </w:rPr>
            </w:pPr>
          </w:p>
          <w:p w14:paraId="11C6A2B7">
            <w:pPr>
              <w:pStyle w:val="7"/>
              <w:spacing w:line="240" w:lineRule="auto"/>
              <w:ind w:right="1"/>
              <w:jc w:val="righ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-90</w:t>
            </w:r>
          </w:p>
        </w:tc>
        <w:tc>
          <w:tcPr>
            <w:tcW w:w="352" w:type="dxa"/>
            <w:vMerge w:val="restart"/>
            <w:tcBorders>
              <w:top w:val="single" w:color="050100" w:sz="6" w:space="0"/>
              <w:left w:val="nil"/>
              <w:right w:val="nil"/>
            </w:tcBorders>
          </w:tcPr>
          <w:p w14:paraId="2C1A2D4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7DF5A30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1D84AA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D7DD4C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088D3F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514461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532E31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E7536B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ABF51F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CE167D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CE73312">
            <w:pPr>
              <w:pStyle w:val="7"/>
              <w:spacing w:before="5" w:line="240" w:lineRule="auto"/>
              <w:ind w:right="0"/>
              <w:jc w:val="left"/>
              <w:rPr>
                <w:rFonts w:ascii="黑体" w:hAnsi="黑体" w:eastAsia="黑体" w:cs="黑体"/>
                <w:sz w:val="10"/>
                <w:szCs w:val="10"/>
              </w:rPr>
            </w:pPr>
          </w:p>
          <w:p w14:paraId="2DADEB0B">
            <w:pPr>
              <w:pStyle w:val="7"/>
              <w:spacing w:line="240" w:lineRule="auto"/>
              <w:ind w:left="3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-120</w:t>
            </w:r>
          </w:p>
        </w:tc>
        <w:tc>
          <w:tcPr>
            <w:tcW w:w="633" w:type="dxa"/>
            <w:vMerge w:val="restart"/>
            <w:tcBorders>
              <w:top w:val="single" w:color="050100" w:sz="6" w:space="0"/>
              <w:left w:val="nil"/>
              <w:right w:val="nil"/>
            </w:tcBorders>
          </w:tcPr>
          <w:p w14:paraId="1DB1A4F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46FEDD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E6F861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EF889D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09A64F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F66072B">
            <w:pPr>
              <w:pStyle w:val="7"/>
              <w:spacing w:before="1" w:line="240" w:lineRule="auto"/>
              <w:ind w:right="0"/>
              <w:jc w:val="left"/>
              <w:rPr>
                <w:rFonts w:ascii="黑体" w:hAnsi="黑体" w:eastAsia="黑体" w:cs="黑体"/>
                <w:sz w:val="11"/>
                <w:szCs w:val="11"/>
              </w:rPr>
            </w:pPr>
          </w:p>
          <w:p w14:paraId="674E117B">
            <w:pPr>
              <w:pStyle w:val="7"/>
              <w:spacing w:line="240" w:lineRule="auto"/>
              <w:ind w:left="166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-150</w:t>
            </w:r>
          </w:p>
        </w:tc>
        <w:tc>
          <w:tcPr>
            <w:tcW w:w="975" w:type="dxa"/>
            <w:gridSpan w:val="2"/>
            <w:tcBorders>
              <w:top w:val="single" w:color="050100" w:sz="6" w:space="0"/>
              <w:left w:val="nil"/>
              <w:bottom w:val="nil"/>
              <w:right w:val="nil"/>
            </w:tcBorders>
          </w:tcPr>
          <w:p w14:paraId="4B24099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AAF1ED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AB6E38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15376B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A27840A">
            <w:pPr>
              <w:pStyle w:val="7"/>
              <w:spacing w:before="62" w:line="240" w:lineRule="auto"/>
              <w:ind w:left="284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-/+180</w:t>
            </w:r>
          </w:p>
        </w:tc>
        <w:tc>
          <w:tcPr>
            <w:tcW w:w="451" w:type="dxa"/>
            <w:vMerge w:val="restart"/>
            <w:tcBorders>
              <w:top w:val="single" w:color="050100" w:sz="6" w:space="0"/>
              <w:left w:val="nil"/>
              <w:right w:val="nil"/>
            </w:tcBorders>
          </w:tcPr>
          <w:p w14:paraId="3EC827B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DACE2C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4B8A03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9158EF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F868BE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30E4CD5">
            <w:pPr>
              <w:pStyle w:val="7"/>
              <w:spacing w:before="1" w:line="240" w:lineRule="auto"/>
              <w:ind w:right="0"/>
              <w:jc w:val="left"/>
              <w:rPr>
                <w:rFonts w:ascii="黑体" w:hAnsi="黑体" w:eastAsia="黑体" w:cs="黑体"/>
                <w:sz w:val="11"/>
                <w:szCs w:val="11"/>
              </w:rPr>
            </w:pPr>
          </w:p>
          <w:p w14:paraId="02F08BFA">
            <w:pPr>
              <w:pStyle w:val="7"/>
              <w:spacing w:line="240" w:lineRule="auto"/>
              <w:ind w:left="147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150</w:t>
            </w:r>
          </w:p>
        </w:tc>
        <w:tc>
          <w:tcPr>
            <w:tcW w:w="353" w:type="dxa"/>
            <w:vMerge w:val="restart"/>
            <w:tcBorders>
              <w:top w:val="single" w:color="050100" w:sz="6" w:space="0"/>
              <w:left w:val="nil"/>
              <w:right w:val="nil"/>
            </w:tcBorders>
          </w:tcPr>
          <w:p w14:paraId="59502010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740211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868EAF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3CB4FF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BCEDDA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387D53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CEBC89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719DEC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FEF527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9DDB74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9D26687">
            <w:pPr>
              <w:pStyle w:val="7"/>
              <w:spacing w:before="5" w:line="240" w:lineRule="auto"/>
              <w:ind w:right="0"/>
              <w:jc w:val="left"/>
              <w:rPr>
                <w:rFonts w:ascii="黑体" w:hAnsi="黑体" w:eastAsia="黑体" w:cs="黑体"/>
                <w:sz w:val="10"/>
                <w:szCs w:val="10"/>
              </w:rPr>
            </w:pPr>
          </w:p>
          <w:p w14:paraId="253F7B03">
            <w:pPr>
              <w:pStyle w:val="7"/>
              <w:spacing w:line="240" w:lineRule="auto"/>
              <w:ind w:left="212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120</w:t>
            </w:r>
          </w:p>
        </w:tc>
        <w:tc>
          <w:tcPr>
            <w:tcW w:w="3801" w:type="dxa"/>
            <w:gridSpan w:val="2"/>
            <w:vMerge w:val="restart"/>
            <w:tcBorders>
              <w:top w:val="single" w:color="050100" w:sz="6" w:space="0"/>
              <w:left w:val="nil"/>
              <w:right w:val="single" w:color="050100" w:sz="6" w:space="0"/>
            </w:tcBorders>
          </w:tcPr>
          <w:p w14:paraId="2F62A4B0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ECF7DA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7ED6C9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3346CA0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5DD926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855168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D084C9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304A28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B4E749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AD081B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204CEE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1E8BBD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240180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57CE08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8A2D82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9BE0A1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FCA01F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4740F6D">
            <w:pPr>
              <w:pStyle w:val="7"/>
              <w:spacing w:before="12" w:line="240" w:lineRule="auto"/>
              <w:ind w:right="0"/>
              <w:jc w:val="left"/>
              <w:rPr>
                <w:rFonts w:ascii="黑体" w:hAnsi="黑体" w:eastAsia="黑体" w:cs="黑体"/>
                <w:sz w:val="9"/>
                <w:szCs w:val="9"/>
              </w:rPr>
            </w:pPr>
          </w:p>
          <w:p w14:paraId="1D188545">
            <w:pPr>
              <w:pStyle w:val="7"/>
              <w:spacing w:line="240" w:lineRule="auto"/>
              <w:ind w:left="49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90</w:t>
            </w:r>
          </w:p>
        </w:tc>
      </w:tr>
      <w:tr w14:paraId="62645A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096E5D38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1DB1858B"/>
        </w:tc>
        <w:tc>
          <w:tcPr>
            <w:tcW w:w="352" w:type="dxa"/>
            <w:vMerge w:val="continue"/>
            <w:tcBorders>
              <w:left w:val="nil"/>
              <w:right w:val="nil"/>
            </w:tcBorders>
          </w:tcPr>
          <w:p w14:paraId="433A11AB"/>
        </w:tc>
        <w:tc>
          <w:tcPr>
            <w:tcW w:w="633" w:type="dxa"/>
            <w:vMerge w:val="continue"/>
            <w:tcBorders>
              <w:left w:val="nil"/>
              <w:bottom w:val="nil"/>
              <w:right w:val="nil"/>
            </w:tcBorders>
          </w:tcPr>
          <w:p w14:paraId="543EC324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33F27"/>
        </w:tc>
        <w:tc>
          <w:tcPr>
            <w:tcW w:w="451" w:type="dxa"/>
            <w:vMerge w:val="continue"/>
            <w:tcBorders>
              <w:left w:val="nil"/>
              <w:bottom w:val="nil"/>
              <w:right w:val="nil"/>
            </w:tcBorders>
          </w:tcPr>
          <w:p w14:paraId="13A5FF63"/>
        </w:tc>
        <w:tc>
          <w:tcPr>
            <w:tcW w:w="353" w:type="dxa"/>
            <w:vMerge w:val="continue"/>
            <w:tcBorders>
              <w:left w:val="nil"/>
              <w:right w:val="nil"/>
            </w:tcBorders>
          </w:tcPr>
          <w:p w14:paraId="2C558DC5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6C0B632E"/>
        </w:tc>
      </w:tr>
      <w:tr w14:paraId="5CFC19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00083A75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072AE646"/>
        </w:tc>
        <w:tc>
          <w:tcPr>
            <w:tcW w:w="352" w:type="dxa"/>
            <w:vMerge w:val="continue"/>
            <w:tcBorders>
              <w:left w:val="nil"/>
              <w:bottom w:val="nil"/>
              <w:right w:val="nil"/>
            </w:tcBorders>
          </w:tcPr>
          <w:p w14:paraId="68F69039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9F260F5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3F698"/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2A9F0C52"/>
        </w:tc>
        <w:tc>
          <w:tcPr>
            <w:tcW w:w="353" w:type="dxa"/>
            <w:vMerge w:val="continue"/>
            <w:tcBorders>
              <w:left w:val="nil"/>
              <w:bottom w:val="nil"/>
              <w:right w:val="nil"/>
            </w:tcBorders>
          </w:tcPr>
          <w:p w14:paraId="34B14769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4F0A0E5B"/>
        </w:tc>
      </w:tr>
      <w:tr w14:paraId="785011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4465B3C2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70ADCAE0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2353237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2CA987E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68BB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0B7325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237EA22">
            <w:pPr>
              <w:pStyle w:val="7"/>
              <w:spacing w:before="3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00D38AA8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7"/>
                <w:sz w:val="7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59BF252D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4F5B436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543BB0C0"/>
        </w:tc>
      </w:tr>
      <w:tr w14:paraId="26423C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05A6C978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7A18FED4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8B86F3F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231A823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F993F">
            <w:pPr>
              <w:pStyle w:val="7"/>
              <w:spacing w:before="10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29A0B34D">
            <w:pPr>
              <w:pStyle w:val="7"/>
              <w:spacing w:line="240" w:lineRule="auto"/>
              <w:ind w:right="118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80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0704FA8C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3C72EA55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3AC6EC6B"/>
        </w:tc>
      </w:tr>
      <w:tr w14:paraId="36A029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3C2E305C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5AFB2FD0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BF75C9F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0686C81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7DB47">
            <w:pPr>
              <w:pStyle w:val="7"/>
              <w:spacing w:before="13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49F3FDD9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160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0FCEA1A0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15A02469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659149A4"/>
        </w:tc>
      </w:tr>
      <w:tr w14:paraId="21DD63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4ED5EF97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006E5D25"/>
        </w:tc>
        <w:tc>
          <w:tcPr>
            <w:tcW w:w="352" w:type="dxa"/>
            <w:vMerge w:val="restart"/>
            <w:tcBorders>
              <w:top w:val="nil"/>
              <w:left w:val="nil"/>
              <w:right w:val="nil"/>
            </w:tcBorders>
          </w:tcPr>
          <w:p w14:paraId="216278DD">
            <w:pPr>
              <w:pStyle w:val="7"/>
              <w:spacing w:before="3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109F43EB">
            <w:pPr>
              <w:pStyle w:val="7"/>
              <w:spacing w:line="240" w:lineRule="auto"/>
              <w:ind w:left="48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-60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02FDCE1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3BCBF">
            <w:pPr>
              <w:pStyle w:val="7"/>
              <w:spacing w:before="4"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2864A9A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240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13078F60"/>
        </w:tc>
        <w:tc>
          <w:tcPr>
            <w:tcW w:w="353" w:type="dxa"/>
            <w:vMerge w:val="restart"/>
            <w:tcBorders>
              <w:top w:val="nil"/>
              <w:left w:val="nil"/>
              <w:right w:val="nil"/>
            </w:tcBorders>
          </w:tcPr>
          <w:p w14:paraId="39321F62">
            <w:pPr>
              <w:pStyle w:val="7"/>
              <w:spacing w:before="3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32B178D5">
            <w:pPr>
              <w:pStyle w:val="7"/>
              <w:spacing w:line="240" w:lineRule="auto"/>
              <w:ind w:left="212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60</w:t>
            </w:r>
          </w:p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26C50A92"/>
        </w:tc>
      </w:tr>
      <w:tr w14:paraId="281BCB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21485FF5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38800DDA"/>
        </w:tc>
        <w:tc>
          <w:tcPr>
            <w:tcW w:w="352" w:type="dxa"/>
            <w:vMerge w:val="continue"/>
            <w:tcBorders>
              <w:left w:val="nil"/>
              <w:right w:val="nil"/>
            </w:tcBorders>
          </w:tcPr>
          <w:p w14:paraId="56AACA86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337B019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951B3">
            <w:pPr>
              <w:pStyle w:val="7"/>
              <w:spacing w:before="12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65F6B7FD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320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00A23676"/>
        </w:tc>
        <w:tc>
          <w:tcPr>
            <w:tcW w:w="353" w:type="dxa"/>
            <w:vMerge w:val="continue"/>
            <w:tcBorders>
              <w:left w:val="nil"/>
              <w:right w:val="nil"/>
            </w:tcBorders>
          </w:tcPr>
          <w:p w14:paraId="4B29C624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28D588A0"/>
        </w:tc>
      </w:tr>
      <w:tr w14:paraId="5E3DB5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5FA54E35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49FBA138"/>
        </w:tc>
        <w:tc>
          <w:tcPr>
            <w:tcW w:w="352" w:type="dxa"/>
            <w:vMerge w:val="continue"/>
            <w:tcBorders>
              <w:left w:val="nil"/>
              <w:right w:val="nil"/>
            </w:tcBorders>
          </w:tcPr>
          <w:p w14:paraId="70DFB8FA"/>
        </w:tc>
        <w:tc>
          <w:tcPr>
            <w:tcW w:w="633" w:type="dxa"/>
            <w:vMerge w:val="restart"/>
            <w:tcBorders>
              <w:top w:val="nil"/>
              <w:left w:val="nil"/>
              <w:right w:val="nil"/>
            </w:tcBorders>
          </w:tcPr>
          <w:p w14:paraId="075E5B92">
            <w:pPr>
              <w:pStyle w:val="7"/>
              <w:spacing w:before="56" w:line="240" w:lineRule="auto"/>
              <w:ind w:right="71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-30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58EAD">
            <w:pPr>
              <w:pStyle w:val="7"/>
              <w:spacing w:before="3"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8C6E491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400</w:t>
            </w:r>
          </w:p>
        </w:tc>
        <w:tc>
          <w:tcPr>
            <w:tcW w:w="451" w:type="dxa"/>
            <w:vMerge w:val="restart"/>
            <w:tcBorders>
              <w:top w:val="nil"/>
              <w:left w:val="nil"/>
              <w:right w:val="nil"/>
            </w:tcBorders>
          </w:tcPr>
          <w:p w14:paraId="0B1C061C">
            <w:pPr>
              <w:pStyle w:val="7"/>
              <w:spacing w:before="56" w:line="240" w:lineRule="auto"/>
              <w:ind w:left="147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30</w:t>
            </w:r>
          </w:p>
        </w:tc>
        <w:tc>
          <w:tcPr>
            <w:tcW w:w="353" w:type="dxa"/>
            <w:vMerge w:val="continue"/>
            <w:tcBorders>
              <w:left w:val="nil"/>
              <w:right w:val="nil"/>
            </w:tcBorders>
          </w:tcPr>
          <w:p w14:paraId="179EE15D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112EDFB4"/>
        </w:tc>
      </w:tr>
      <w:tr w14:paraId="0ACE80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546294E9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61F11EEB"/>
        </w:tc>
        <w:tc>
          <w:tcPr>
            <w:tcW w:w="352" w:type="dxa"/>
            <w:vMerge w:val="continue"/>
            <w:tcBorders>
              <w:left w:val="nil"/>
              <w:right w:val="nil"/>
            </w:tcBorders>
          </w:tcPr>
          <w:p w14:paraId="6B1F7BF1"/>
        </w:tc>
        <w:tc>
          <w:tcPr>
            <w:tcW w:w="633" w:type="dxa"/>
            <w:vMerge w:val="continue"/>
            <w:tcBorders>
              <w:left w:val="nil"/>
              <w:right w:val="nil"/>
            </w:tcBorders>
          </w:tcPr>
          <w:p w14:paraId="56826286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D59A2"/>
        </w:tc>
        <w:tc>
          <w:tcPr>
            <w:tcW w:w="451" w:type="dxa"/>
            <w:vMerge w:val="continue"/>
            <w:tcBorders>
              <w:left w:val="nil"/>
              <w:right w:val="nil"/>
            </w:tcBorders>
          </w:tcPr>
          <w:p w14:paraId="12BCBD22"/>
        </w:tc>
        <w:tc>
          <w:tcPr>
            <w:tcW w:w="353" w:type="dxa"/>
            <w:vMerge w:val="continue"/>
            <w:tcBorders>
              <w:left w:val="nil"/>
              <w:right w:val="nil"/>
            </w:tcBorders>
          </w:tcPr>
          <w:p w14:paraId="036AECBC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422FCDBB"/>
        </w:tc>
      </w:tr>
      <w:tr w14:paraId="48E561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592" w:type="dxa"/>
            <w:vMerge w:val="continue"/>
            <w:tcBorders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6A63E294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bottom w:val="single" w:color="050100" w:sz="6" w:space="0"/>
              <w:right w:val="nil"/>
            </w:tcBorders>
          </w:tcPr>
          <w:p w14:paraId="6DC22005"/>
        </w:tc>
        <w:tc>
          <w:tcPr>
            <w:tcW w:w="352" w:type="dxa"/>
            <w:vMerge w:val="continue"/>
            <w:tcBorders>
              <w:left w:val="nil"/>
              <w:bottom w:val="single" w:color="050100" w:sz="6" w:space="0"/>
              <w:right w:val="nil"/>
            </w:tcBorders>
          </w:tcPr>
          <w:p w14:paraId="176D23AB"/>
        </w:tc>
        <w:tc>
          <w:tcPr>
            <w:tcW w:w="633" w:type="dxa"/>
            <w:vMerge w:val="continue"/>
            <w:tcBorders>
              <w:left w:val="nil"/>
              <w:bottom w:val="single" w:color="050100" w:sz="6" w:space="0"/>
              <w:right w:val="nil"/>
            </w:tcBorders>
          </w:tcPr>
          <w:p w14:paraId="528F07A9"/>
        </w:tc>
        <w:tc>
          <w:tcPr>
            <w:tcW w:w="975" w:type="dxa"/>
            <w:gridSpan w:val="2"/>
            <w:tcBorders>
              <w:top w:val="nil"/>
              <w:left w:val="nil"/>
              <w:bottom w:val="single" w:color="050100" w:sz="6" w:space="0"/>
              <w:right w:val="nil"/>
            </w:tcBorders>
          </w:tcPr>
          <w:p w14:paraId="3DDAE0DA"/>
        </w:tc>
        <w:tc>
          <w:tcPr>
            <w:tcW w:w="451" w:type="dxa"/>
            <w:vMerge w:val="continue"/>
            <w:tcBorders>
              <w:left w:val="nil"/>
              <w:bottom w:val="single" w:color="050100" w:sz="6" w:space="0"/>
              <w:right w:val="nil"/>
            </w:tcBorders>
          </w:tcPr>
          <w:p w14:paraId="694B3E07"/>
        </w:tc>
        <w:tc>
          <w:tcPr>
            <w:tcW w:w="353" w:type="dxa"/>
            <w:vMerge w:val="continue"/>
            <w:tcBorders>
              <w:left w:val="nil"/>
              <w:bottom w:val="single" w:color="050100" w:sz="6" w:space="0"/>
              <w:right w:val="nil"/>
            </w:tcBorders>
          </w:tcPr>
          <w:p w14:paraId="2A8B427E"/>
        </w:tc>
        <w:tc>
          <w:tcPr>
            <w:tcW w:w="3801" w:type="dxa"/>
            <w:gridSpan w:val="2"/>
            <w:vMerge w:val="continue"/>
            <w:tcBorders>
              <w:left w:val="nil"/>
              <w:bottom w:val="single" w:color="050100" w:sz="6" w:space="0"/>
              <w:right w:val="single" w:color="050100" w:sz="6" w:space="0"/>
            </w:tcBorders>
          </w:tcPr>
          <w:p w14:paraId="2367EA67"/>
        </w:tc>
      </w:tr>
    </w:tbl>
    <w:p w14:paraId="44D8665B">
      <w:pPr>
        <w:spacing w:after="0"/>
        <w:sectPr>
          <w:pgSz w:w="11910" w:h="16840"/>
          <w:pgMar w:top="400" w:right="800" w:bottom="280" w:left="800" w:header="720" w:footer="720" w:gutter="0"/>
          <w:cols w:space="720" w:num="1"/>
        </w:sectPr>
      </w:pPr>
    </w:p>
    <w:p w14:paraId="6BBEB9C7">
      <w:pPr>
        <w:pStyle w:val="2"/>
        <w:spacing w:line="434" w:lineRule="exact"/>
        <w:ind w:right="0"/>
        <w:jc w:val="left"/>
      </w:pPr>
      <w:r>
        <w:pict>
          <v:shape id="_x0000_s1044" o:spid="_x0000_s1044" o:spt="75" type="#_x0000_t75" style="position:absolute;left:0pt;margin-left:202.85pt;margin-top:503pt;height:121.2pt;width:176.05pt;mso-position-horizontal-relative:page;mso-position-vertical-relative:page;z-index:-251654144;mso-width-relative:page;mso-height-relative:page;" filled="f" stroked="f" coordsize="21600,21600">
            <v:path/>
            <v:fill on="f" focussize="0,0"/>
            <v:stroke on="f"/>
            <v:imagedata r:id="rId18" o:title=""/>
            <o:lock v:ext="edit" aspectratio="t"/>
          </v:shape>
        </w:pict>
      </w:r>
      <w:r>
        <w:pict>
          <v:shape id="_x0000_s1045" o:spid="_x0000_s1045" o:spt="75" type="#_x0000_t75" style="position:absolute;left:0pt;margin-left:222.1pt;margin-top:649pt;height:144.05pt;width:136.25pt;mso-position-horizontal-relative:page;mso-position-vertical-relative:page;z-index:-251654144;mso-width-relative:page;mso-height-relative:page;" filled="f" stroked="f" coordsize="21600,21600">
            <v:path/>
            <v:fill on="f" focussize="0,0"/>
            <v:stroke on="f"/>
            <v:imagedata r:id="rId17" o:title=""/>
            <o:lock v:ext="edit" aspectratio="t"/>
          </v:shape>
        </w:pict>
      </w:r>
      <w:r>
        <w:rPr>
          <w:color w:val="231F20"/>
        </w:rPr>
        <w:t>灯具参数规格书（</w:t>
      </w:r>
      <w:r>
        <w:rPr>
          <w:rFonts w:ascii="黑体" w:hAnsi="黑体" w:eastAsia="黑体" w:cs="黑体"/>
          <w:color w:val="231F20"/>
        </w:rPr>
        <w:t>18W</w:t>
      </w:r>
      <w:r>
        <w:rPr>
          <w:color w:val="231F20"/>
        </w:rPr>
        <w:t>投光灯）</w:t>
      </w:r>
    </w:p>
    <w:p w14:paraId="46B5D2D2">
      <w:pPr>
        <w:spacing w:before="5" w:line="240" w:lineRule="auto"/>
        <w:rPr>
          <w:rFonts w:ascii="黑体" w:hAnsi="黑体" w:eastAsia="黑体" w:cs="黑体"/>
          <w:sz w:val="14"/>
          <w:szCs w:val="14"/>
        </w:rPr>
      </w:pPr>
    </w:p>
    <w:tbl>
      <w:tblPr>
        <w:tblStyle w:val="3"/>
        <w:tblW w:w="0" w:type="auto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2"/>
        <w:gridCol w:w="2034"/>
        <w:gridCol w:w="873"/>
        <w:gridCol w:w="352"/>
        <w:gridCol w:w="633"/>
        <w:gridCol w:w="430"/>
        <w:gridCol w:w="545"/>
        <w:gridCol w:w="451"/>
        <w:gridCol w:w="353"/>
        <w:gridCol w:w="1089"/>
        <w:gridCol w:w="2712"/>
      </w:tblGrid>
      <w:tr w14:paraId="177AF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2626" w:type="dxa"/>
            <w:gridSpan w:val="2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16E37C66">
            <w:pPr>
              <w:pStyle w:val="7"/>
              <w:spacing w:line="351" w:lineRule="exact"/>
              <w:ind w:left="78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灯具名称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3714ABA9">
            <w:pPr>
              <w:pStyle w:val="7"/>
              <w:spacing w:line="352" w:lineRule="exact"/>
              <w:ind w:left="43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LED</w:t>
            </w:r>
            <w:r>
              <w:rPr>
                <w:rFonts w:ascii="黑体" w:hAnsi="黑体" w:eastAsia="黑体" w:cs="黑体"/>
                <w:color w:val="231F20"/>
                <w:spacing w:val="-77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投光灯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6749FC1C">
            <w:pPr>
              <w:pStyle w:val="7"/>
              <w:spacing w:line="351" w:lineRule="exact"/>
              <w:ind w:left="742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</w:p>
        </w:tc>
        <w:tc>
          <w:tcPr>
            <w:tcW w:w="2712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70201EF0">
            <w:pPr>
              <w:pStyle w:val="7"/>
              <w:spacing w:line="351" w:lineRule="exact"/>
              <w:ind w:left="473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</w:p>
        </w:tc>
      </w:tr>
      <w:tr w14:paraId="3BE572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restart"/>
            <w:tcBorders>
              <w:top w:val="single" w:color="050100" w:sz="6" w:space="0"/>
              <w:left w:val="single" w:color="050100" w:sz="6" w:space="0"/>
              <w:right w:val="single" w:color="050100" w:sz="6" w:space="0"/>
            </w:tcBorders>
          </w:tcPr>
          <w:p w14:paraId="0AB7F91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5E910F5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728F4AE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4A5C611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73BA186D">
            <w:pPr>
              <w:pStyle w:val="7"/>
              <w:spacing w:before="11" w:line="240" w:lineRule="auto"/>
              <w:ind w:right="0"/>
              <w:jc w:val="left"/>
              <w:rPr>
                <w:rFonts w:ascii="黑体" w:hAnsi="黑体" w:eastAsia="黑体" w:cs="黑体"/>
                <w:sz w:val="27"/>
                <w:szCs w:val="27"/>
              </w:rPr>
            </w:pPr>
          </w:p>
          <w:p w14:paraId="41A9ECBC">
            <w:pPr>
              <w:pStyle w:val="7"/>
              <w:spacing w:line="376" w:lineRule="exact"/>
              <w:ind w:left="154" w:right="13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具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参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数</w:t>
            </w:r>
          </w:p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4BB89D56">
            <w:pPr>
              <w:pStyle w:val="7"/>
              <w:spacing w:line="359" w:lineRule="exact"/>
              <w:ind w:left="1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壳体材质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7967C10B">
            <w:pPr>
              <w:pStyle w:val="7"/>
              <w:spacing w:line="359" w:lineRule="exact"/>
              <w:ind w:left="682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铝合金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7240755F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灯具接线方式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1401C047">
            <w:pPr>
              <w:pStyle w:val="7"/>
              <w:spacing w:line="362" w:lineRule="exact"/>
              <w:ind w:left="843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主线并连</w:t>
            </w:r>
          </w:p>
        </w:tc>
      </w:tr>
      <w:tr w14:paraId="569FAB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7430C12B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28CC77BD">
            <w:pPr>
              <w:pStyle w:val="7"/>
              <w:spacing w:line="359" w:lineRule="exact"/>
              <w:ind w:left="1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封装类型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6F621145">
            <w:pPr>
              <w:pStyle w:val="7"/>
              <w:spacing w:line="359" w:lineRule="exact"/>
              <w:ind w:left="538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二次封装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6D440E92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灯具出线方式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24D6253D">
            <w:pPr>
              <w:pStyle w:val="7"/>
              <w:spacing w:line="359" w:lineRule="exact"/>
              <w:ind w:left="696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单出三芯线</w:t>
            </w:r>
          </w:p>
        </w:tc>
      </w:tr>
      <w:tr w14:paraId="5B5AC0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588361D2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62E39944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配光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3C568D56">
            <w:pPr>
              <w:pStyle w:val="7"/>
              <w:spacing w:line="359" w:lineRule="exact"/>
              <w:ind w:left="529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圆形配光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1FC1CE0A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外部接线线长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2563650F">
            <w:pPr>
              <w:pStyle w:val="7"/>
              <w:spacing w:line="359" w:lineRule="exact"/>
              <w:ind w:left="149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hint="eastAsia" w:ascii="黑体" w:eastAsia="宋体"/>
                <w:color w:val="231F20"/>
                <w:sz w:val="29"/>
                <w:lang w:val="en-US" w:eastAsia="zh-CN"/>
              </w:rPr>
              <w:t>≥</w:t>
            </w:r>
            <w:r>
              <w:rPr>
                <w:rFonts w:ascii="黑体"/>
                <w:color w:val="231F20"/>
                <w:sz w:val="29"/>
              </w:rPr>
              <w:t>250mm</w:t>
            </w:r>
          </w:p>
        </w:tc>
      </w:tr>
      <w:tr w14:paraId="5688EF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1EAD61CE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33928578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光源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61A8EF48">
            <w:pPr>
              <w:pStyle w:val="7"/>
              <w:spacing w:line="359" w:lineRule="exact"/>
              <w:ind w:right="42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LED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5FEDD979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额定工作环境温度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3A6454B2">
            <w:pPr>
              <w:pStyle w:val="7"/>
              <w:spacing w:line="359" w:lineRule="exact"/>
              <w:ind w:left="863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-20～45°</w:t>
            </w:r>
          </w:p>
        </w:tc>
      </w:tr>
      <w:tr w14:paraId="50CFC1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7DECF11E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6B6AFF49">
            <w:pPr>
              <w:pStyle w:val="7"/>
              <w:spacing w:line="360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额定电压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2F4A9592">
            <w:pPr>
              <w:pStyle w:val="7"/>
              <w:spacing w:line="360" w:lineRule="exact"/>
              <w:ind w:left="68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AC220V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61B77B12">
            <w:pPr>
              <w:pStyle w:val="7"/>
              <w:spacing w:line="360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IP</w:t>
            </w:r>
            <w:r>
              <w:rPr>
                <w:rFonts w:ascii="黑体" w:hAnsi="黑体" w:eastAsia="黑体" w:cs="黑体"/>
                <w:color w:val="231F20"/>
                <w:spacing w:val="-77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5C4A05B3">
            <w:pPr>
              <w:pStyle w:val="7"/>
              <w:spacing w:line="360" w:lineRule="exact"/>
              <w:ind w:left="110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hint="eastAsia" w:ascii="黑体" w:eastAsia="宋体"/>
                <w:color w:val="231F20"/>
                <w:sz w:val="29"/>
                <w:lang w:val="en-US" w:eastAsia="zh-CN"/>
              </w:rPr>
              <w:t>≥</w:t>
            </w:r>
            <w:r>
              <w:rPr>
                <w:rFonts w:ascii="黑体"/>
                <w:color w:val="231F20"/>
                <w:sz w:val="29"/>
              </w:rPr>
              <w:t>IP65</w:t>
            </w:r>
          </w:p>
        </w:tc>
      </w:tr>
      <w:tr w14:paraId="488A3D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159377AD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7CEA2E0F">
            <w:pPr>
              <w:pStyle w:val="7"/>
              <w:spacing w:before="5" w:line="240" w:lineRule="auto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灯具光效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1AF5B082">
            <w:pPr>
              <w:pStyle w:val="7"/>
              <w:spacing w:before="5" w:line="240" w:lineRule="auto"/>
              <w:ind w:left="46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63.67lm/W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6EC6C6D7">
            <w:pPr>
              <w:pStyle w:val="7"/>
              <w:spacing w:before="5" w:line="240" w:lineRule="auto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阻燃等级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68F9D87B">
            <w:pPr>
              <w:pStyle w:val="7"/>
              <w:spacing w:before="5" w:line="240" w:lineRule="auto"/>
              <w:ind w:left="163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V-0</w:t>
            </w:r>
          </w:p>
        </w:tc>
      </w:tr>
      <w:tr w14:paraId="22B4A2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06EC8A91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360DBD53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额定功率</w:t>
            </w:r>
            <w:r>
              <w:rPr>
                <w:rFonts w:hint="eastAsia" w:ascii="宋体" w:hAnsi="宋体" w:cs="宋体"/>
                <w:szCs w:val="21"/>
              </w:rPr>
              <w:t>★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6702FBD5">
            <w:pPr>
              <w:pStyle w:val="7"/>
              <w:spacing w:line="359" w:lineRule="exact"/>
              <w:ind w:right="46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18W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15379639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抗UV等级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7C6812AC">
            <w:pPr>
              <w:pStyle w:val="7"/>
              <w:spacing w:line="359" w:lineRule="exact"/>
              <w:ind w:left="135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四级</w:t>
            </w:r>
          </w:p>
        </w:tc>
      </w:tr>
      <w:tr w14:paraId="53CAB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79D21B10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5BA02FC1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灯具重量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3A3C93AC">
            <w:pPr>
              <w:pStyle w:val="7"/>
              <w:spacing w:line="359" w:lineRule="exact"/>
              <w:ind w:right="57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725g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75AB3FED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抗盐雾等级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3232C95A">
            <w:pPr>
              <w:pStyle w:val="7"/>
              <w:spacing w:line="359" w:lineRule="exact"/>
              <w:ind w:left="988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无腐蚀</w:t>
            </w:r>
          </w:p>
        </w:tc>
      </w:tr>
      <w:tr w14:paraId="58CF7E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66762524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6D146F39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灯具尺寸</w:t>
            </w:r>
          </w:p>
        </w:tc>
        <w:tc>
          <w:tcPr>
            <w:tcW w:w="7438" w:type="dxa"/>
            <w:gridSpan w:val="9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32B986DD">
            <w:pPr>
              <w:pStyle w:val="7"/>
              <w:spacing w:line="345" w:lineRule="exact"/>
              <w:ind w:left="18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/>
                <w:color w:val="231F20"/>
                <w:sz w:val="29"/>
              </w:rPr>
              <w:t>Φ150*73*168mm</w:t>
            </w:r>
          </w:p>
        </w:tc>
      </w:tr>
      <w:tr w14:paraId="0E2949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0E3C8C00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4" w:space="0"/>
              <w:right w:val="single" w:color="050100" w:sz="6" w:space="0"/>
            </w:tcBorders>
          </w:tcPr>
          <w:p w14:paraId="02BCD082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光束角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4" w:space="0"/>
              <w:right w:val="single" w:color="050100" w:sz="4" w:space="0"/>
            </w:tcBorders>
          </w:tcPr>
          <w:p w14:paraId="18BB7AA3">
            <w:pPr>
              <w:pStyle w:val="7"/>
              <w:spacing w:line="359" w:lineRule="exact"/>
              <w:ind w:left="136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15°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4" w:space="0"/>
              <w:right w:val="single" w:color="050100" w:sz="4" w:space="0"/>
            </w:tcBorders>
          </w:tcPr>
          <w:p w14:paraId="6F6272F2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光源寿命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4" w:space="0"/>
              <w:right w:val="single" w:color="050100" w:sz="6" w:space="0"/>
            </w:tcBorders>
          </w:tcPr>
          <w:p w14:paraId="1EB8EB06">
            <w:pPr>
              <w:pStyle w:val="7"/>
              <w:spacing w:line="359" w:lineRule="exact"/>
              <w:ind w:left="996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hint="eastAsia" w:ascii="黑体" w:eastAsia="宋体"/>
                <w:color w:val="231F20"/>
                <w:sz w:val="29"/>
                <w:lang w:val="en-US" w:eastAsia="zh-CN"/>
              </w:rPr>
              <w:t>≥</w:t>
            </w:r>
            <w:r>
              <w:rPr>
                <w:rFonts w:ascii="黑体"/>
                <w:color w:val="231F20"/>
                <w:sz w:val="29"/>
              </w:rPr>
              <w:t>50000H</w:t>
            </w:r>
          </w:p>
        </w:tc>
      </w:tr>
      <w:tr w14:paraId="732A78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63A650D8"/>
        </w:tc>
        <w:tc>
          <w:tcPr>
            <w:tcW w:w="2034" w:type="dxa"/>
            <w:tcBorders>
              <w:top w:val="single" w:color="050100" w:sz="4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2E62B1E4">
            <w:pPr>
              <w:pStyle w:val="7"/>
              <w:spacing w:line="365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灯珠数量</w:t>
            </w:r>
          </w:p>
        </w:tc>
        <w:tc>
          <w:tcPr>
            <w:tcW w:w="2288" w:type="dxa"/>
            <w:gridSpan w:val="4"/>
            <w:tcBorders>
              <w:top w:val="single" w:color="050100" w:sz="4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0067A3E3">
            <w:pPr>
              <w:pStyle w:val="7"/>
              <w:spacing w:line="365" w:lineRule="exact"/>
              <w:ind w:right="24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18pcs</w:t>
            </w:r>
          </w:p>
        </w:tc>
        <w:tc>
          <w:tcPr>
            <w:tcW w:w="2438" w:type="dxa"/>
            <w:gridSpan w:val="4"/>
            <w:tcBorders>
              <w:top w:val="single" w:color="050100" w:sz="4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48A1D85D">
            <w:pPr>
              <w:pStyle w:val="7"/>
              <w:spacing w:line="365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电气安全等级</w:t>
            </w:r>
          </w:p>
        </w:tc>
        <w:tc>
          <w:tcPr>
            <w:tcW w:w="2712" w:type="dxa"/>
            <w:tcBorders>
              <w:top w:val="single" w:color="050100" w:sz="4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309CD6DB">
            <w:pPr>
              <w:pStyle w:val="7"/>
              <w:spacing w:line="365" w:lineRule="exact"/>
              <w:ind w:left="110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I</w:t>
            </w:r>
            <w:r>
              <w:rPr>
                <w:rFonts w:ascii="黑体" w:hAnsi="黑体" w:eastAsia="黑体" w:cs="黑体"/>
                <w:color w:val="231F20"/>
                <w:spacing w:val="-78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类</w:t>
            </w:r>
          </w:p>
        </w:tc>
      </w:tr>
      <w:tr w14:paraId="5E3610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53CB450C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1FA121AE">
            <w:pPr>
              <w:pStyle w:val="7"/>
              <w:spacing w:line="359" w:lineRule="exact"/>
              <w:ind w:left="1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颜色或色温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7894EEF6">
            <w:pPr>
              <w:pStyle w:val="7"/>
              <w:spacing w:line="359" w:lineRule="exact"/>
              <w:ind w:left="75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3000K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28BE3A44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正常工作压降范围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0C85BD38">
            <w:pPr>
              <w:pStyle w:val="7"/>
              <w:spacing w:line="359" w:lineRule="exact"/>
              <w:ind w:left="136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hint="eastAsia" w:ascii="黑体" w:eastAsia="宋体"/>
                <w:color w:val="231F20"/>
                <w:sz w:val="29"/>
                <w:lang w:val="en-US" w:eastAsia="zh-CN"/>
              </w:rPr>
              <w:t>0-</w:t>
            </w:r>
            <w:r>
              <w:rPr>
                <w:rFonts w:ascii="黑体"/>
                <w:color w:val="231F20"/>
                <w:sz w:val="29"/>
              </w:rPr>
              <w:t>10%</w:t>
            </w:r>
          </w:p>
        </w:tc>
      </w:tr>
      <w:tr w14:paraId="0552D9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8" w:hRule="exact"/>
        </w:trPr>
        <w:tc>
          <w:tcPr>
            <w:tcW w:w="592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1FA5415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74055DBA">
            <w:pPr>
              <w:pStyle w:val="7"/>
              <w:spacing w:before="1"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08917457">
            <w:pPr>
              <w:pStyle w:val="7"/>
              <w:spacing w:line="376" w:lineRule="exact"/>
              <w:ind w:left="144" w:right="14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具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图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示</w:t>
            </w:r>
          </w:p>
        </w:tc>
        <w:tc>
          <w:tcPr>
            <w:tcW w:w="9472" w:type="dxa"/>
            <w:gridSpan w:val="10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1338B96D">
            <w:pPr>
              <w:pStyle w:val="7"/>
              <w:spacing w:before="2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3E493103">
            <w:pPr>
              <w:pStyle w:val="7"/>
              <w:spacing w:line="2718" w:lineRule="exact"/>
              <w:ind w:left="3285" w:right="0"/>
              <w:jc w:val="left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position w:val="-53"/>
                <w:sz w:val="20"/>
                <w:szCs w:val="20"/>
              </w:rPr>
              <w:drawing>
                <wp:inline distT="0" distB="0" distL="0" distR="0">
                  <wp:extent cx="1275715" cy="1725930"/>
                  <wp:effectExtent l="0" t="0" r="0" b="0"/>
                  <wp:docPr id="15" name="image1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4.jpeg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5872" cy="17265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234E9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1" w:hRule="exact"/>
        </w:trPr>
        <w:tc>
          <w:tcPr>
            <w:tcW w:w="592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2A2805BE">
            <w:pPr>
              <w:pStyle w:val="7"/>
              <w:spacing w:before="205" w:line="376" w:lineRule="exact"/>
              <w:ind w:left="144" w:right="14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具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尺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寸</w:t>
            </w:r>
          </w:p>
        </w:tc>
        <w:tc>
          <w:tcPr>
            <w:tcW w:w="9472" w:type="dxa"/>
            <w:gridSpan w:val="10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4EFF7F76"/>
        </w:tc>
      </w:tr>
      <w:tr w14:paraId="56B2DB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exact"/>
        </w:trPr>
        <w:tc>
          <w:tcPr>
            <w:tcW w:w="592" w:type="dxa"/>
            <w:vMerge w:val="restart"/>
            <w:tcBorders>
              <w:top w:val="single" w:color="050100" w:sz="6" w:space="0"/>
              <w:left w:val="single" w:color="050100" w:sz="6" w:space="0"/>
              <w:right w:val="single" w:color="050100" w:sz="6" w:space="0"/>
            </w:tcBorders>
          </w:tcPr>
          <w:p w14:paraId="18E4E4A9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26FECA5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1538A2D4">
            <w:pPr>
              <w:pStyle w:val="7"/>
              <w:spacing w:before="11" w:line="240" w:lineRule="auto"/>
              <w:ind w:right="0"/>
              <w:jc w:val="left"/>
              <w:rPr>
                <w:rFonts w:ascii="黑体" w:hAnsi="黑体" w:eastAsia="黑体" w:cs="黑体"/>
                <w:sz w:val="37"/>
                <w:szCs w:val="37"/>
              </w:rPr>
            </w:pPr>
          </w:p>
          <w:p w14:paraId="406BA772">
            <w:pPr>
              <w:pStyle w:val="7"/>
              <w:spacing w:line="376" w:lineRule="exact"/>
              <w:ind w:left="144" w:right="14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配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曲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线</w:t>
            </w:r>
          </w:p>
        </w:tc>
        <w:tc>
          <w:tcPr>
            <w:tcW w:w="2907" w:type="dxa"/>
            <w:gridSpan w:val="2"/>
            <w:vMerge w:val="restart"/>
            <w:tcBorders>
              <w:top w:val="single" w:color="050100" w:sz="6" w:space="0"/>
              <w:left w:val="single" w:color="050100" w:sz="6" w:space="0"/>
              <w:right w:val="nil"/>
            </w:tcBorders>
          </w:tcPr>
          <w:p w14:paraId="5839853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CF718D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AA86E9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E0DFAF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6A1F85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6D4517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675FC9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ED2C2E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360A49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C40A779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8CE439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DEB3BB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6A294A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E22957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B918D0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347B86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F218D8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0E277FF">
            <w:pPr>
              <w:pStyle w:val="7"/>
              <w:spacing w:before="11" w:line="240" w:lineRule="auto"/>
              <w:ind w:right="0"/>
              <w:jc w:val="left"/>
              <w:rPr>
                <w:rFonts w:ascii="黑体" w:hAnsi="黑体" w:eastAsia="黑体" w:cs="黑体"/>
                <w:sz w:val="9"/>
                <w:szCs w:val="9"/>
              </w:rPr>
            </w:pPr>
          </w:p>
          <w:p w14:paraId="5159EB43">
            <w:pPr>
              <w:pStyle w:val="7"/>
              <w:spacing w:line="240" w:lineRule="auto"/>
              <w:ind w:right="1"/>
              <w:jc w:val="righ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-90</w:t>
            </w:r>
          </w:p>
        </w:tc>
        <w:tc>
          <w:tcPr>
            <w:tcW w:w="352" w:type="dxa"/>
            <w:vMerge w:val="restart"/>
            <w:tcBorders>
              <w:top w:val="single" w:color="050100" w:sz="6" w:space="0"/>
              <w:left w:val="nil"/>
              <w:right w:val="nil"/>
            </w:tcBorders>
          </w:tcPr>
          <w:p w14:paraId="6A63FDD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307C79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04871E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84CEE3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CCD0EB0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035A51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F9C4AE9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0FC369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2057EF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70E542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534FE95">
            <w:pPr>
              <w:pStyle w:val="7"/>
              <w:spacing w:before="5" w:line="240" w:lineRule="auto"/>
              <w:ind w:right="0"/>
              <w:jc w:val="left"/>
              <w:rPr>
                <w:rFonts w:ascii="黑体" w:hAnsi="黑体" w:eastAsia="黑体" w:cs="黑体"/>
                <w:sz w:val="10"/>
                <w:szCs w:val="10"/>
              </w:rPr>
            </w:pPr>
          </w:p>
          <w:p w14:paraId="078A76EF">
            <w:pPr>
              <w:pStyle w:val="7"/>
              <w:spacing w:line="240" w:lineRule="auto"/>
              <w:ind w:left="3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-120</w:t>
            </w:r>
          </w:p>
        </w:tc>
        <w:tc>
          <w:tcPr>
            <w:tcW w:w="633" w:type="dxa"/>
            <w:vMerge w:val="restart"/>
            <w:tcBorders>
              <w:top w:val="single" w:color="050100" w:sz="6" w:space="0"/>
              <w:left w:val="nil"/>
              <w:right w:val="nil"/>
            </w:tcBorders>
          </w:tcPr>
          <w:p w14:paraId="2072EAF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324928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55E4B00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92C1EE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61B4D1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98208FF">
            <w:pPr>
              <w:pStyle w:val="7"/>
              <w:spacing w:before="1" w:line="240" w:lineRule="auto"/>
              <w:ind w:right="0"/>
              <w:jc w:val="left"/>
              <w:rPr>
                <w:rFonts w:ascii="黑体" w:hAnsi="黑体" w:eastAsia="黑体" w:cs="黑体"/>
                <w:sz w:val="11"/>
                <w:szCs w:val="11"/>
              </w:rPr>
            </w:pPr>
          </w:p>
          <w:p w14:paraId="2428204F">
            <w:pPr>
              <w:pStyle w:val="7"/>
              <w:spacing w:line="240" w:lineRule="auto"/>
              <w:ind w:left="166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-150</w:t>
            </w:r>
          </w:p>
        </w:tc>
        <w:tc>
          <w:tcPr>
            <w:tcW w:w="975" w:type="dxa"/>
            <w:gridSpan w:val="2"/>
            <w:tcBorders>
              <w:top w:val="single" w:color="050100" w:sz="6" w:space="0"/>
              <w:left w:val="nil"/>
              <w:bottom w:val="nil"/>
              <w:right w:val="nil"/>
            </w:tcBorders>
          </w:tcPr>
          <w:p w14:paraId="31EDA36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B5C45C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FDC623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C8ED8F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F3E828C">
            <w:pPr>
              <w:pStyle w:val="7"/>
              <w:spacing w:before="62" w:line="240" w:lineRule="auto"/>
              <w:ind w:left="284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-/+180</w:t>
            </w:r>
          </w:p>
        </w:tc>
        <w:tc>
          <w:tcPr>
            <w:tcW w:w="451" w:type="dxa"/>
            <w:vMerge w:val="restart"/>
            <w:tcBorders>
              <w:top w:val="single" w:color="050100" w:sz="6" w:space="0"/>
              <w:left w:val="nil"/>
              <w:right w:val="nil"/>
            </w:tcBorders>
          </w:tcPr>
          <w:p w14:paraId="045070A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AC80CF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BDECEB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892148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3E2049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3022D0D">
            <w:pPr>
              <w:pStyle w:val="7"/>
              <w:spacing w:before="1" w:line="240" w:lineRule="auto"/>
              <w:ind w:right="0"/>
              <w:jc w:val="left"/>
              <w:rPr>
                <w:rFonts w:ascii="黑体" w:hAnsi="黑体" w:eastAsia="黑体" w:cs="黑体"/>
                <w:sz w:val="11"/>
                <w:szCs w:val="11"/>
              </w:rPr>
            </w:pPr>
          </w:p>
          <w:p w14:paraId="7A428924">
            <w:pPr>
              <w:pStyle w:val="7"/>
              <w:spacing w:line="240" w:lineRule="auto"/>
              <w:ind w:left="147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150</w:t>
            </w:r>
          </w:p>
        </w:tc>
        <w:tc>
          <w:tcPr>
            <w:tcW w:w="353" w:type="dxa"/>
            <w:vMerge w:val="restart"/>
            <w:tcBorders>
              <w:top w:val="single" w:color="050100" w:sz="6" w:space="0"/>
              <w:left w:val="nil"/>
              <w:right w:val="nil"/>
            </w:tcBorders>
          </w:tcPr>
          <w:p w14:paraId="04281579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DAF7A6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E3C61B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692550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101F15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4D12D6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4F553A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0C21279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124508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F7024D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F547A04">
            <w:pPr>
              <w:pStyle w:val="7"/>
              <w:spacing w:before="5" w:line="240" w:lineRule="auto"/>
              <w:ind w:right="0"/>
              <w:jc w:val="left"/>
              <w:rPr>
                <w:rFonts w:ascii="黑体" w:hAnsi="黑体" w:eastAsia="黑体" w:cs="黑体"/>
                <w:sz w:val="10"/>
                <w:szCs w:val="10"/>
              </w:rPr>
            </w:pPr>
          </w:p>
          <w:p w14:paraId="6C6AB0A2">
            <w:pPr>
              <w:pStyle w:val="7"/>
              <w:spacing w:line="240" w:lineRule="auto"/>
              <w:ind w:left="212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120</w:t>
            </w:r>
          </w:p>
        </w:tc>
        <w:tc>
          <w:tcPr>
            <w:tcW w:w="3801" w:type="dxa"/>
            <w:gridSpan w:val="2"/>
            <w:vMerge w:val="restart"/>
            <w:tcBorders>
              <w:top w:val="single" w:color="050100" w:sz="6" w:space="0"/>
              <w:left w:val="nil"/>
              <w:right w:val="single" w:color="050100" w:sz="6" w:space="0"/>
            </w:tcBorders>
          </w:tcPr>
          <w:p w14:paraId="5ED36E5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199E43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7BD4450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59B035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BBBE5E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0F6400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87040C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8EE3F0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B1A031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D9F243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63C217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9BDF7B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7850D89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9F7643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64AFDB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37A8D2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60EF92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BAD79E9">
            <w:pPr>
              <w:pStyle w:val="7"/>
              <w:spacing w:before="12" w:line="240" w:lineRule="auto"/>
              <w:ind w:right="0"/>
              <w:jc w:val="left"/>
              <w:rPr>
                <w:rFonts w:ascii="黑体" w:hAnsi="黑体" w:eastAsia="黑体" w:cs="黑体"/>
                <w:sz w:val="9"/>
                <w:szCs w:val="9"/>
              </w:rPr>
            </w:pPr>
          </w:p>
          <w:p w14:paraId="789F015D">
            <w:pPr>
              <w:pStyle w:val="7"/>
              <w:spacing w:line="240" w:lineRule="auto"/>
              <w:ind w:left="49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90</w:t>
            </w:r>
          </w:p>
        </w:tc>
      </w:tr>
      <w:tr w14:paraId="3A086D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448F9AC8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62E43604"/>
        </w:tc>
        <w:tc>
          <w:tcPr>
            <w:tcW w:w="352" w:type="dxa"/>
            <w:vMerge w:val="continue"/>
            <w:tcBorders>
              <w:left w:val="nil"/>
              <w:right w:val="nil"/>
            </w:tcBorders>
          </w:tcPr>
          <w:p w14:paraId="658E8B85"/>
        </w:tc>
        <w:tc>
          <w:tcPr>
            <w:tcW w:w="633" w:type="dxa"/>
            <w:vMerge w:val="continue"/>
            <w:tcBorders>
              <w:left w:val="nil"/>
              <w:bottom w:val="nil"/>
              <w:right w:val="nil"/>
            </w:tcBorders>
          </w:tcPr>
          <w:p w14:paraId="11774EDF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49EFC8"/>
        </w:tc>
        <w:tc>
          <w:tcPr>
            <w:tcW w:w="451" w:type="dxa"/>
            <w:vMerge w:val="continue"/>
            <w:tcBorders>
              <w:left w:val="nil"/>
              <w:bottom w:val="nil"/>
              <w:right w:val="nil"/>
            </w:tcBorders>
          </w:tcPr>
          <w:p w14:paraId="101A8AFB"/>
        </w:tc>
        <w:tc>
          <w:tcPr>
            <w:tcW w:w="353" w:type="dxa"/>
            <w:vMerge w:val="continue"/>
            <w:tcBorders>
              <w:left w:val="nil"/>
              <w:right w:val="nil"/>
            </w:tcBorders>
          </w:tcPr>
          <w:p w14:paraId="4991A970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55C9F3FF"/>
        </w:tc>
      </w:tr>
      <w:tr w14:paraId="1A2B22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05745F00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3C491C75"/>
        </w:tc>
        <w:tc>
          <w:tcPr>
            <w:tcW w:w="352" w:type="dxa"/>
            <w:vMerge w:val="continue"/>
            <w:tcBorders>
              <w:left w:val="nil"/>
              <w:bottom w:val="nil"/>
              <w:right w:val="nil"/>
            </w:tcBorders>
          </w:tcPr>
          <w:p w14:paraId="494A264C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28A0693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5DE6A"/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0B0B94AC"/>
        </w:tc>
        <w:tc>
          <w:tcPr>
            <w:tcW w:w="353" w:type="dxa"/>
            <w:vMerge w:val="continue"/>
            <w:tcBorders>
              <w:left w:val="nil"/>
              <w:bottom w:val="nil"/>
              <w:right w:val="nil"/>
            </w:tcBorders>
          </w:tcPr>
          <w:p w14:paraId="5B775C7C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544A485A"/>
        </w:tc>
      </w:tr>
      <w:tr w14:paraId="38151A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378E8BD7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42DDBFE9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07F31DE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19B4E69D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9F509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71E116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B734B1C">
            <w:pPr>
              <w:pStyle w:val="7"/>
              <w:spacing w:before="3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05E46F6D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7"/>
                <w:sz w:val="7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66958B65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01C7E94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41481DA9"/>
        </w:tc>
      </w:tr>
      <w:tr w14:paraId="0B012E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089E7B95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2F91A52C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CE6C4C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9137CE4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65377F">
            <w:pPr>
              <w:pStyle w:val="7"/>
              <w:spacing w:before="10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0BDA3F41">
            <w:pPr>
              <w:pStyle w:val="7"/>
              <w:spacing w:line="240" w:lineRule="auto"/>
              <w:ind w:right="118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120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6A87CDEC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1E5D470A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4BE5D11E"/>
        </w:tc>
      </w:tr>
      <w:tr w14:paraId="55FD32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32279442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6A13DE9B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BAE64A9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92FF4E3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BAAD7">
            <w:pPr>
              <w:pStyle w:val="7"/>
              <w:spacing w:before="13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01648E2E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240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03E58A8B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306ECF51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2D37511F"/>
        </w:tc>
      </w:tr>
      <w:tr w14:paraId="6E323D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4F4F1780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20A4A869"/>
        </w:tc>
        <w:tc>
          <w:tcPr>
            <w:tcW w:w="352" w:type="dxa"/>
            <w:vMerge w:val="restart"/>
            <w:tcBorders>
              <w:top w:val="nil"/>
              <w:left w:val="nil"/>
              <w:right w:val="nil"/>
            </w:tcBorders>
          </w:tcPr>
          <w:p w14:paraId="203F0D46">
            <w:pPr>
              <w:pStyle w:val="7"/>
              <w:spacing w:before="3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76287CB1">
            <w:pPr>
              <w:pStyle w:val="7"/>
              <w:spacing w:line="240" w:lineRule="auto"/>
              <w:ind w:left="48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-60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03687D1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22527">
            <w:pPr>
              <w:pStyle w:val="7"/>
              <w:spacing w:before="4"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658509C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360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2AB6D391"/>
        </w:tc>
        <w:tc>
          <w:tcPr>
            <w:tcW w:w="353" w:type="dxa"/>
            <w:vMerge w:val="restart"/>
            <w:tcBorders>
              <w:top w:val="nil"/>
              <w:left w:val="nil"/>
              <w:right w:val="nil"/>
            </w:tcBorders>
          </w:tcPr>
          <w:p w14:paraId="653F64C6">
            <w:pPr>
              <w:pStyle w:val="7"/>
              <w:spacing w:before="3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192533FC">
            <w:pPr>
              <w:pStyle w:val="7"/>
              <w:spacing w:line="240" w:lineRule="auto"/>
              <w:ind w:left="212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60</w:t>
            </w:r>
          </w:p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16775A55"/>
        </w:tc>
      </w:tr>
      <w:tr w14:paraId="77813C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37B24EE7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4F937C33"/>
        </w:tc>
        <w:tc>
          <w:tcPr>
            <w:tcW w:w="352" w:type="dxa"/>
            <w:vMerge w:val="continue"/>
            <w:tcBorders>
              <w:left w:val="nil"/>
              <w:right w:val="nil"/>
            </w:tcBorders>
          </w:tcPr>
          <w:p w14:paraId="4F93114E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56EC0B2F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8DC1E">
            <w:pPr>
              <w:pStyle w:val="7"/>
              <w:spacing w:before="12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233989F4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480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69857359"/>
        </w:tc>
        <w:tc>
          <w:tcPr>
            <w:tcW w:w="353" w:type="dxa"/>
            <w:vMerge w:val="continue"/>
            <w:tcBorders>
              <w:left w:val="nil"/>
              <w:right w:val="nil"/>
            </w:tcBorders>
          </w:tcPr>
          <w:p w14:paraId="66C42A79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68935495"/>
        </w:tc>
      </w:tr>
      <w:tr w14:paraId="626DE4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4D904184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3C4A9335"/>
        </w:tc>
        <w:tc>
          <w:tcPr>
            <w:tcW w:w="352" w:type="dxa"/>
            <w:vMerge w:val="continue"/>
            <w:tcBorders>
              <w:left w:val="nil"/>
              <w:right w:val="nil"/>
            </w:tcBorders>
          </w:tcPr>
          <w:p w14:paraId="398F8C5D"/>
        </w:tc>
        <w:tc>
          <w:tcPr>
            <w:tcW w:w="633" w:type="dxa"/>
            <w:vMerge w:val="restart"/>
            <w:tcBorders>
              <w:top w:val="nil"/>
              <w:left w:val="nil"/>
              <w:right w:val="nil"/>
            </w:tcBorders>
          </w:tcPr>
          <w:p w14:paraId="7D530676">
            <w:pPr>
              <w:pStyle w:val="7"/>
              <w:spacing w:before="56" w:line="240" w:lineRule="auto"/>
              <w:ind w:right="71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-30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05286">
            <w:pPr>
              <w:pStyle w:val="7"/>
              <w:spacing w:before="3"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FF7F120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500</w:t>
            </w:r>
          </w:p>
        </w:tc>
        <w:tc>
          <w:tcPr>
            <w:tcW w:w="451" w:type="dxa"/>
            <w:vMerge w:val="restart"/>
            <w:tcBorders>
              <w:top w:val="nil"/>
              <w:left w:val="nil"/>
              <w:right w:val="nil"/>
            </w:tcBorders>
          </w:tcPr>
          <w:p w14:paraId="178A2FF0">
            <w:pPr>
              <w:pStyle w:val="7"/>
              <w:spacing w:before="56" w:line="240" w:lineRule="auto"/>
              <w:ind w:left="147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30</w:t>
            </w:r>
          </w:p>
        </w:tc>
        <w:tc>
          <w:tcPr>
            <w:tcW w:w="353" w:type="dxa"/>
            <w:vMerge w:val="continue"/>
            <w:tcBorders>
              <w:left w:val="nil"/>
              <w:right w:val="nil"/>
            </w:tcBorders>
          </w:tcPr>
          <w:p w14:paraId="760F98F8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730B5F82"/>
        </w:tc>
      </w:tr>
      <w:tr w14:paraId="19D44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4C95B7BB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67F28C67"/>
        </w:tc>
        <w:tc>
          <w:tcPr>
            <w:tcW w:w="352" w:type="dxa"/>
            <w:vMerge w:val="continue"/>
            <w:tcBorders>
              <w:left w:val="nil"/>
              <w:right w:val="nil"/>
            </w:tcBorders>
          </w:tcPr>
          <w:p w14:paraId="46FBA3B0"/>
        </w:tc>
        <w:tc>
          <w:tcPr>
            <w:tcW w:w="633" w:type="dxa"/>
            <w:vMerge w:val="continue"/>
            <w:tcBorders>
              <w:left w:val="nil"/>
              <w:right w:val="nil"/>
            </w:tcBorders>
          </w:tcPr>
          <w:p w14:paraId="1B1A87B0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D182E"/>
        </w:tc>
        <w:tc>
          <w:tcPr>
            <w:tcW w:w="451" w:type="dxa"/>
            <w:vMerge w:val="continue"/>
            <w:tcBorders>
              <w:left w:val="nil"/>
              <w:right w:val="nil"/>
            </w:tcBorders>
          </w:tcPr>
          <w:p w14:paraId="49F1F35C"/>
        </w:tc>
        <w:tc>
          <w:tcPr>
            <w:tcW w:w="353" w:type="dxa"/>
            <w:vMerge w:val="continue"/>
            <w:tcBorders>
              <w:left w:val="nil"/>
              <w:right w:val="nil"/>
            </w:tcBorders>
          </w:tcPr>
          <w:p w14:paraId="6BE339EB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27BCB107"/>
        </w:tc>
      </w:tr>
      <w:tr w14:paraId="34A578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592" w:type="dxa"/>
            <w:vMerge w:val="continue"/>
            <w:tcBorders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6322F111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bottom w:val="single" w:color="050100" w:sz="6" w:space="0"/>
              <w:right w:val="nil"/>
            </w:tcBorders>
          </w:tcPr>
          <w:p w14:paraId="1730DE7E"/>
        </w:tc>
        <w:tc>
          <w:tcPr>
            <w:tcW w:w="352" w:type="dxa"/>
            <w:vMerge w:val="continue"/>
            <w:tcBorders>
              <w:left w:val="nil"/>
              <w:bottom w:val="single" w:color="050100" w:sz="6" w:space="0"/>
              <w:right w:val="nil"/>
            </w:tcBorders>
          </w:tcPr>
          <w:p w14:paraId="3DB80A22"/>
        </w:tc>
        <w:tc>
          <w:tcPr>
            <w:tcW w:w="633" w:type="dxa"/>
            <w:vMerge w:val="continue"/>
            <w:tcBorders>
              <w:left w:val="nil"/>
              <w:bottom w:val="single" w:color="050100" w:sz="6" w:space="0"/>
              <w:right w:val="nil"/>
            </w:tcBorders>
          </w:tcPr>
          <w:p w14:paraId="60C1A99A"/>
        </w:tc>
        <w:tc>
          <w:tcPr>
            <w:tcW w:w="975" w:type="dxa"/>
            <w:gridSpan w:val="2"/>
            <w:tcBorders>
              <w:top w:val="nil"/>
              <w:left w:val="nil"/>
              <w:bottom w:val="single" w:color="050100" w:sz="6" w:space="0"/>
              <w:right w:val="nil"/>
            </w:tcBorders>
          </w:tcPr>
          <w:p w14:paraId="7D57E6EE"/>
        </w:tc>
        <w:tc>
          <w:tcPr>
            <w:tcW w:w="451" w:type="dxa"/>
            <w:vMerge w:val="continue"/>
            <w:tcBorders>
              <w:left w:val="nil"/>
              <w:bottom w:val="single" w:color="050100" w:sz="6" w:space="0"/>
              <w:right w:val="nil"/>
            </w:tcBorders>
          </w:tcPr>
          <w:p w14:paraId="67D1643E"/>
        </w:tc>
        <w:tc>
          <w:tcPr>
            <w:tcW w:w="353" w:type="dxa"/>
            <w:vMerge w:val="continue"/>
            <w:tcBorders>
              <w:left w:val="nil"/>
              <w:bottom w:val="single" w:color="050100" w:sz="6" w:space="0"/>
              <w:right w:val="nil"/>
            </w:tcBorders>
          </w:tcPr>
          <w:p w14:paraId="6F431D47"/>
        </w:tc>
        <w:tc>
          <w:tcPr>
            <w:tcW w:w="3801" w:type="dxa"/>
            <w:gridSpan w:val="2"/>
            <w:vMerge w:val="continue"/>
            <w:tcBorders>
              <w:left w:val="nil"/>
              <w:bottom w:val="single" w:color="050100" w:sz="6" w:space="0"/>
              <w:right w:val="single" w:color="050100" w:sz="6" w:space="0"/>
            </w:tcBorders>
          </w:tcPr>
          <w:p w14:paraId="277C59E1"/>
        </w:tc>
      </w:tr>
    </w:tbl>
    <w:p w14:paraId="499001CB">
      <w:pPr>
        <w:spacing w:after="0"/>
        <w:sectPr>
          <w:pgSz w:w="11910" w:h="16840"/>
          <w:pgMar w:top="400" w:right="800" w:bottom="280" w:left="800" w:header="720" w:footer="720" w:gutter="0"/>
          <w:cols w:space="720" w:num="1"/>
        </w:sectPr>
      </w:pPr>
    </w:p>
    <w:p w14:paraId="2938A6DF">
      <w:pPr>
        <w:pStyle w:val="2"/>
        <w:spacing w:line="434" w:lineRule="exact"/>
        <w:ind w:right="0"/>
        <w:jc w:val="left"/>
      </w:pPr>
      <w:r>
        <w:pict>
          <v:group id="_x0000_s1046" o:spid="_x0000_s1046" o:spt="203" style="position:absolute;left:0pt;margin-left:199.4pt;margin-top:356.7pt;height:267.25pt;width:182.1pt;mso-position-horizontal-relative:page;mso-position-vertical-relative:page;z-index:-251654144;mso-width-relative:page;mso-height-relative:page;" coordorigin="3988,7135" coordsize="3642,5345">
            <o:lock v:ext="edit"/>
            <v:shape id="_x0000_s1047" o:spid="_x0000_s1047" o:spt="75" type="#_x0000_t75" style="position:absolute;left:3988;top:10007;height:2472;width:3642;" filled="f" stroked="f" coordsize="21600,21600">
              <v:path/>
              <v:fill on="f" focussize="0,0"/>
              <v:stroke on="f"/>
              <v:imagedata r:id="rId20" o:title=""/>
              <o:lock v:ext="edit" aspectratio="t"/>
            </v:shape>
            <v:shape id="_x0000_s1048" o:spid="_x0000_s1048" o:spt="75" type="#_x0000_t75" style="position:absolute;left:4724;top:7135;height:2934;width:2170;" filled="f" stroked="f" coordsize="21600,21600">
              <v:path/>
              <v:fill on="f" focussize="0,0"/>
              <v:stroke on="f"/>
              <v:imagedata r:id="rId21" o:title=""/>
              <o:lock v:ext="edit" aspectratio="t"/>
            </v:shape>
          </v:group>
        </w:pict>
      </w:r>
      <w:r>
        <w:pict>
          <v:shape id="_x0000_s1049" o:spid="_x0000_s1049" o:spt="75" type="#_x0000_t75" style="position:absolute;left:0pt;margin-left:222.1pt;margin-top:649pt;height:144.05pt;width:136.25pt;mso-position-horizontal-relative:page;mso-position-vertical-relative:page;z-index:-251654144;mso-width-relative:page;mso-height-relative:page;" filled="f" stroked="f" coordsize="21600,21600">
            <v:path/>
            <v:fill on="f" focussize="0,0"/>
            <v:stroke on="f"/>
            <v:imagedata r:id="rId17" o:title=""/>
            <o:lock v:ext="edit" aspectratio="t"/>
          </v:shape>
        </w:pict>
      </w:r>
      <w:r>
        <w:rPr>
          <w:color w:val="231F20"/>
        </w:rPr>
        <w:t>灯具参数规格书（</w:t>
      </w:r>
      <w:r>
        <w:rPr>
          <w:rFonts w:ascii="黑体" w:hAnsi="黑体" w:eastAsia="黑体" w:cs="黑体"/>
          <w:color w:val="231F20"/>
        </w:rPr>
        <w:t>36W</w:t>
      </w:r>
      <w:r>
        <w:rPr>
          <w:color w:val="231F20"/>
        </w:rPr>
        <w:t>投光灯）</w:t>
      </w:r>
    </w:p>
    <w:p w14:paraId="1037AA66">
      <w:pPr>
        <w:spacing w:before="5" w:line="240" w:lineRule="auto"/>
        <w:rPr>
          <w:rFonts w:ascii="黑体" w:hAnsi="黑体" w:eastAsia="黑体" w:cs="黑体"/>
          <w:sz w:val="14"/>
          <w:szCs w:val="14"/>
        </w:rPr>
      </w:pPr>
    </w:p>
    <w:tbl>
      <w:tblPr>
        <w:tblStyle w:val="3"/>
        <w:tblW w:w="0" w:type="auto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2"/>
        <w:gridCol w:w="2034"/>
        <w:gridCol w:w="873"/>
        <w:gridCol w:w="352"/>
        <w:gridCol w:w="633"/>
        <w:gridCol w:w="430"/>
        <w:gridCol w:w="545"/>
        <w:gridCol w:w="451"/>
        <w:gridCol w:w="353"/>
        <w:gridCol w:w="1089"/>
        <w:gridCol w:w="2712"/>
      </w:tblGrid>
      <w:tr w14:paraId="32C4CB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2626" w:type="dxa"/>
            <w:gridSpan w:val="2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31D1196F">
            <w:pPr>
              <w:pStyle w:val="7"/>
              <w:spacing w:line="351" w:lineRule="exact"/>
              <w:ind w:left="78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灯具名称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5241D60D">
            <w:pPr>
              <w:pStyle w:val="7"/>
              <w:spacing w:line="352" w:lineRule="exact"/>
              <w:ind w:left="43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LED</w:t>
            </w:r>
            <w:r>
              <w:rPr>
                <w:rFonts w:ascii="黑体" w:hAnsi="黑体" w:eastAsia="黑体" w:cs="黑体"/>
                <w:color w:val="231F20"/>
                <w:spacing w:val="-77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投光灯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5AA315BE">
            <w:pPr>
              <w:pStyle w:val="7"/>
              <w:spacing w:line="351" w:lineRule="exact"/>
              <w:ind w:left="742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</w:p>
        </w:tc>
        <w:tc>
          <w:tcPr>
            <w:tcW w:w="2712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0702B4DF">
            <w:pPr>
              <w:pStyle w:val="7"/>
              <w:spacing w:line="351" w:lineRule="exact"/>
              <w:ind w:left="473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</w:p>
        </w:tc>
      </w:tr>
      <w:tr w14:paraId="768287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restart"/>
            <w:tcBorders>
              <w:top w:val="single" w:color="050100" w:sz="6" w:space="0"/>
              <w:left w:val="single" w:color="050100" w:sz="6" w:space="0"/>
              <w:right w:val="single" w:color="050100" w:sz="6" w:space="0"/>
            </w:tcBorders>
          </w:tcPr>
          <w:p w14:paraId="6D09F080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44380DA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6AD4C45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15F904C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13409D27">
            <w:pPr>
              <w:pStyle w:val="7"/>
              <w:spacing w:before="11" w:line="240" w:lineRule="auto"/>
              <w:ind w:right="0"/>
              <w:jc w:val="left"/>
              <w:rPr>
                <w:rFonts w:ascii="黑体" w:hAnsi="黑体" w:eastAsia="黑体" w:cs="黑体"/>
                <w:sz w:val="27"/>
                <w:szCs w:val="27"/>
              </w:rPr>
            </w:pPr>
          </w:p>
          <w:p w14:paraId="01800A8E">
            <w:pPr>
              <w:pStyle w:val="7"/>
              <w:spacing w:line="376" w:lineRule="exact"/>
              <w:ind w:left="154" w:right="13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具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参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数</w:t>
            </w:r>
          </w:p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48BDB509">
            <w:pPr>
              <w:pStyle w:val="7"/>
              <w:spacing w:line="359" w:lineRule="exact"/>
              <w:ind w:left="1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壳体材质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23B35C73">
            <w:pPr>
              <w:pStyle w:val="7"/>
              <w:spacing w:line="359" w:lineRule="exact"/>
              <w:ind w:left="682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铝合金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1309490F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灯具接线方式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4F6B11FB">
            <w:pPr>
              <w:pStyle w:val="7"/>
              <w:spacing w:line="362" w:lineRule="exact"/>
              <w:ind w:left="843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主线并连</w:t>
            </w:r>
          </w:p>
        </w:tc>
      </w:tr>
      <w:tr w14:paraId="067D18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3C22882F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4701A50D">
            <w:pPr>
              <w:pStyle w:val="7"/>
              <w:spacing w:line="359" w:lineRule="exact"/>
              <w:ind w:left="1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封装类型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1A4FD913">
            <w:pPr>
              <w:pStyle w:val="7"/>
              <w:spacing w:line="359" w:lineRule="exact"/>
              <w:ind w:left="538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二次封装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02218E14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灯具出线方式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5C31DE7F">
            <w:pPr>
              <w:pStyle w:val="7"/>
              <w:spacing w:line="359" w:lineRule="exact"/>
              <w:ind w:left="696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单出三芯线</w:t>
            </w:r>
          </w:p>
        </w:tc>
      </w:tr>
      <w:tr w14:paraId="0EC0AE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4C4E14DA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2EE8FC74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配光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1F8C31B3">
            <w:pPr>
              <w:pStyle w:val="7"/>
              <w:spacing w:line="359" w:lineRule="exact"/>
              <w:ind w:left="529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圆形配光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317B1B88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外部接线线长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001DDDF9">
            <w:pPr>
              <w:pStyle w:val="7"/>
              <w:spacing w:line="359" w:lineRule="exact"/>
              <w:ind w:left="149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hint="eastAsia" w:ascii="黑体" w:eastAsia="宋体"/>
                <w:color w:val="231F20"/>
                <w:sz w:val="29"/>
                <w:lang w:val="en-US" w:eastAsia="zh-CN"/>
              </w:rPr>
              <w:t>≥</w:t>
            </w:r>
            <w:r>
              <w:rPr>
                <w:rFonts w:ascii="黑体"/>
                <w:color w:val="231F20"/>
                <w:sz w:val="29"/>
              </w:rPr>
              <w:t>250mm</w:t>
            </w:r>
          </w:p>
        </w:tc>
      </w:tr>
      <w:tr w14:paraId="05F150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133E0237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700E0145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光源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282BC508">
            <w:pPr>
              <w:pStyle w:val="7"/>
              <w:spacing w:line="359" w:lineRule="exact"/>
              <w:ind w:right="42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LED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4B2056CC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额定工作环境温度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0F252642">
            <w:pPr>
              <w:pStyle w:val="7"/>
              <w:spacing w:line="359" w:lineRule="exact"/>
              <w:ind w:left="863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-20～45°</w:t>
            </w:r>
          </w:p>
        </w:tc>
      </w:tr>
      <w:tr w14:paraId="2D209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0C6A0733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2EA1F63D">
            <w:pPr>
              <w:pStyle w:val="7"/>
              <w:spacing w:line="360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额定电压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468C29B7">
            <w:pPr>
              <w:pStyle w:val="7"/>
              <w:spacing w:line="360" w:lineRule="exact"/>
              <w:ind w:left="68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AC220V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40C640C4">
            <w:pPr>
              <w:pStyle w:val="7"/>
              <w:spacing w:line="360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IP</w:t>
            </w:r>
            <w:r>
              <w:rPr>
                <w:rFonts w:ascii="黑体" w:hAnsi="黑体" w:eastAsia="黑体" w:cs="黑体"/>
                <w:color w:val="231F20"/>
                <w:spacing w:val="-77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2F853BD2">
            <w:pPr>
              <w:pStyle w:val="7"/>
              <w:spacing w:line="360" w:lineRule="exact"/>
              <w:ind w:left="110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IP65</w:t>
            </w:r>
          </w:p>
        </w:tc>
      </w:tr>
      <w:tr w14:paraId="204C08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1C6C00DF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4221EF84">
            <w:pPr>
              <w:pStyle w:val="7"/>
              <w:spacing w:before="5" w:line="240" w:lineRule="auto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灯具光效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111ECC49">
            <w:pPr>
              <w:pStyle w:val="7"/>
              <w:spacing w:before="5" w:line="240" w:lineRule="auto"/>
              <w:ind w:left="46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65.58lm/W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17B6B610">
            <w:pPr>
              <w:pStyle w:val="7"/>
              <w:spacing w:before="5" w:line="240" w:lineRule="auto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阻燃等级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622D2DAD">
            <w:pPr>
              <w:pStyle w:val="7"/>
              <w:spacing w:before="5" w:line="240" w:lineRule="auto"/>
              <w:ind w:left="163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V-0</w:t>
            </w:r>
          </w:p>
        </w:tc>
      </w:tr>
      <w:tr w14:paraId="24FEDF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25629C22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3D3F334B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额定功率</w:t>
            </w:r>
            <w:r>
              <w:rPr>
                <w:rFonts w:hint="eastAsia" w:ascii="宋体" w:hAnsi="宋体" w:cs="宋体"/>
                <w:szCs w:val="21"/>
              </w:rPr>
              <w:t>★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130A991C">
            <w:pPr>
              <w:pStyle w:val="7"/>
              <w:spacing w:line="359" w:lineRule="exact"/>
              <w:ind w:right="46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36W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31299C40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抗UV等级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4B0B1610">
            <w:pPr>
              <w:pStyle w:val="7"/>
              <w:spacing w:line="359" w:lineRule="exact"/>
              <w:ind w:left="135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四级</w:t>
            </w:r>
          </w:p>
        </w:tc>
      </w:tr>
      <w:tr w14:paraId="2DAF7C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7D9A69C6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0910255F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灯具重量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582B157E">
            <w:pPr>
              <w:pStyle w:val="7"/>
              <w:spacing w:line="359" w:lineRule="exact"/>
              <w:ind w:left="745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1130g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6B6D6E29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抗盐雾等级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2E961FDC">
            <w:pPr>
              <w:pStyle w:val="7"/>
              <w:spacing w:line="359" w:lineRule="exact"/>
              <w:ind w:left="988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无腐蚀</w:t>
            </w:r>
          </w:p>
        </w:tc>
      </w:tr>
      <w:tr w14:paraId="0DE3D8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3B6E8C1E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68B05AE6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灯具尺寸</w:t>
            </w:r>
          </w:p>
        </w:tc>
        <w:tc>
          <w:tcPr>
            <w:tcW w:w="7438" w:type="dxa"/>
            <w:gridSpan w:val="9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1F34F484">
            <w:pPr>
              <w:pStyle w:val="7"/>
              <w:spacing w:line="345" w:lineRule="exact"/>
              <w:ind w:left="18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/>
                <w:color w:val="231F20"/>
                <w:sz w:val="29"/>
              </w:rPr>
              <w:t>φ230*88*255mm</w:t>
            </w:r>
          </w:p>
        </w:tc>
      </w:tr>
      <w:tr w14:paraId="2236F7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0115272D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4" w:space="0"/>
              <w:right w:val="single" w:color="050100" w:sz="6" w:space="0"/>
            </w:tcBorders>
          </w:tcPr>
          <w:p w14:paraId="3244C603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光束角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4" w:space="0"/>
              <w:right w:val="single" w:color="050100" w:sz="4" w:space="0"/>
            </w:tcBorders>
          </w:tcPr>
          <w:p w14:paraId="116D9404">
            <w:pPr>
              <w:pStyle w:val="7"/>
              <w:spacing w:line="359" w:lineRule="exact"/>
              <w:ind w:left="136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15°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4" w:space="0"/>
              <w:right w:val="single" w:color="050100" w:sz="4" w:space="0"/>
            </w:tcBorders>
          </w:tcPr>
          <w:p w14:paraId="17C85902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光源寿命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4" w:space="0"/>
              <w:right w:val="single" w:color="050100" w:sz="6" w:space="0"/>
            </w:tcBorders>
          </w:tcPr>
          <w:p w14:paraId="6F8F92FA">
            <w:pPr>
              <w:pStyle w:val="7"/>
              <w:spacing w:line="359" w:lineRule="exact"/>
              <w:ind w:left="996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hint="eastAsia" w:ascii="黑体" w:eastAsia="宋体"/>
                <w:color w:val="231F20"/>
                <w:sz w:val="29"/>
                <w:lang w:val="en-US" w:eastAsia="zh-CN"/>
              </w:rPr>
              <w:t>≥</w:t>
            </w:r>
            <w:r>
              <w:rPr>
                <w:rFonts w:ascii="黑体"/>
                <w:color w:val="231F20"/>
                <w:sz w:val="29"/>
              </w:rPr>
              <w:t>50000H</w:t>
            </w:r>
          </w:p>
        </w:tc>
      </w:tr>
      <w:tr w14:paraId="425D47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0423DF88"/>
        </w:tc>
        <w:tc>
          <w:tcPr>
            <w:tcW w:w="2034" w:type="dxa"/>
            <w:tcBorders>
              <w:top w:val="single" w:color="050100" w:sz="4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70BC133B">
            <w:pPr>
              <w:pStyle w:val="7"/>
              <w:spacing w:line="365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灯珠数量</w:t>
            </w:r>
          </w:p>
        </w:tc>
        <w:tc>
          <w:tcPr>
            <w:tcW w:w="2288" w:type="dxa"/>
            <w:gridSpan w:val="4"/>
            <w:tcBorders>
              <w:top w:val="single" w:color="050100" w:sz="4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70C2276E">
            <w:pPr>
              <w:pStyle w:val="7"/>
              <w:spacing w:line="365" w:lineRule="exact"/>
              <w:ind w:right="24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36pcs</w:t>
            </w:r>
          </w:p>
        </w:tc>
        <w:tc>
          <w:tcPr>
            <w:tcW w:w="2438" w:type="dxa"/>
            <w:gridSpan w:val="4"/>
            <w:tcBorders>
              <w:top w:val="single" w:color="050100" w:sz="4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2A5FBEA0">
            <w:pPr>
              <w:pStyle w:val="7"/>
              <w:spacing w:line="365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电气安全等级</w:t>
            </w:r>
          </w:p>
        </w:tc>
        <w:tc>
          <w:tcPr>
            <w:tcW w:w="2712" w:type="dxa"/>
            <w:tcBorders>
              <w:top w:val="single" w:color="050100" w:sz="4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6ECF4046">
            <w:pPr>
              <w:pStyle w:val="7"/>
              <w:spacing w:line="365" w:lineRule="exact"/>
              <w:ind w:left="110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I</w:t>
            </w:r>
            <w:r>
              <w:rPr>
                <w:rFonts w:ascii="黑体" w:hAnsi="黑体" w:eastAsia="黑体" w:cs="黑体"/>
                <w:color w:val="231F20"/>
                <w:spacing w:val="-78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类</w:t>
            </w:r>
          </w:p>
        </w:tc>
      </w:tr>
      <w:tr w14:paraId="09F661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6F06AAC7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5C887C66">
            <w:pPr>
              <w:pStyle w:val="7"/>
              <w:spacing w:line="359" w:lineRule="exact"/>
              <w:ind w:left="1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颜色或色温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6FA5C9A7">
            <w:pPr>
              <w:pStyle w:val="7"/>
              <w:spacing w:line="359" w:lineRule="exact"/>
              <w:ind w:left="75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3000K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67B91C96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正常工作压降范围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0396791E">
            <w:pPr>
              <w:pStyle w:val="7"/>
              <w:spacing w:line="359" w:lineRule="exact"/>
              <w:ind w:left="136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hint="eastAsia" w:ascii="黑体" w:eastAsia="宋体"/>
                <w:color w:val="231F20"/>
                <w:sz w:val="29"/>
                <w:lang w:val="en-US" w:eastAsia="zh-CN"/>
              </w:rPr>
              <w:t>0-</w:t>
            </w:r>
            <w:r>
              <w:rPr>
                <w:rFonts w:ascii="黑体"/>
                <w:color w:val="231F20"/>
                <w:sz w:val="29"/>
              </w:rPr>
              <w:t>10%</w:t>
            </w:r>
          </w:p>
        </w:tc>
      </w:tr>
      <w:tr w14:paraId="1F21DD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8" w:hRule="exact"/>
        </w:trPr>
        <w:tc>
          <w:tcPr>
            <w:tcW w:w="592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325445B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49A943EB">
            <w:pPr>
              <w:pStyle w:val="7"/>
              <w:spacing w:before="1"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00006436">
            <w:pPr>
              <w:pStyle w:val="7"/>
              <w:spacing w:line="376" w:lineRule="exact"/>
              <w:ind w:left="144" w:right="14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具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图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示</w:t>
            </w:r>
          </w:p>
        </w:tc>
        <w:tc>
          <w:tcPr>
            <w:tcW w:w="9472" w:type="dxa"/>
            <w:gridSpan w:val="10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26947C65"/>
        </w:tc>
      </w:tr>
      <w:tr w14:paraId="0802FF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4" w:hRule="exact"/>
        </w:trPr>
        <w:tc>
          <w:tcPr>
            <w:tcW w:w="592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1E2F78F1">
            <w:pPr>
              <w:pStyle w:val="7"/>
              <w:spacing w:before="205" w:line="376" w:lineRule="exact"/>
              <w:ind w:left="144" w:right="14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具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尺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寸</w:t>
            </w:r>
          </w:p>
        </w:tc>
        <w:tc>
          <w:tcPr>
            <w:tcW w:w="9472" w:type="dxa"/>
            <w:gridSpan w:val="10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1861D7E3"/>
        </w:tc>
      </w:tr>
      <w:tr w14:paraId="0E9F1E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exact"/>
        </w:trPr>
        <w:tc>
          <w:tcPr>
            <w:tcW w:w="592" w:type="dxa"/>
            <w:vMerge w:val="restart"/>
            <w:tcBorders>
              <w:top w:val="single" w:color="050100" w:sz="6" w:space="0"/>
              <w:left w:val="single" w:color="050100" w:sz="6" w:space="0"/>
              <w:right w:val="single" w:color="050100" w:sz="6" w:space="0"/>
            </w:tcBorders>
          </w:tcPr>
          <w:p w14:paraId="17CA63B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56C7B09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46CAEE7B">
            <w:pPr>
              <w:pStyle w:val="7"/>
              <w:spacing w:before="11" w:line="240" w:lineRule="auto"/>
              <w:ind w:right="0"/>
              <w:jc w:val="left"/>
              <w:rPr>
                <w:rFonts w:ascii="黑体" w:hAnsi="黑体" w:eastAsia="黑体" w:cs="黑体"/>
                <w:sz w:val="37"/>
                <w:szCs w:val="37"/>
              </w:rPr>
            </w:pPr>
          </w:p>
          <w:p w14:paraId="153E4CB4">
            <w:pPr>
              <w:pStyle w:val="7"/>
              <w:spacing w:line="376" w:lineRule="exact"/>
              <w:ind w:left="144" w:right="14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配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曲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线</w:t>
            </w:r>
          </w:p>
        </w:tc>
        <w:tc>
          <w:tcPr>
            <w:tcW w:w="2907" w:type="dxa"/>
            <w:gridSpan w:val="2"/>
            <w:vMerge w:val="restart"/>
            <w:tcBorders>
              <w:top w:val="single" w:color="050100" w:sz="6" w:space="0"/>
              <w:left w:val="single" w:color="050100" w:sz="6" w:space="0"/>
              <w:right w:val="nil"/>
            </w:tcBorders>
          </w:tcPr>
          <w:p w14:paraId="094BC79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D759D70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1052EB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0E03390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775CF9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D12E2C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F98F96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5828BF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A7FFF4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E7A93D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DFD8E9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9F57149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C19206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CFFD90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AB1C7A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AC50F4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62BCE3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CE08326">
            <w:pPr>
              <w:pStyle w:val="7"/>
              <w:spacing w:before="11" w:line="240" w:lineRule="auto"/>
              <w:ind w:right="0"/>
              <w:jc w:val="left"/>
              <w:rPr>
                <w:rFonts w:ascii="黑体" w:hAnsi="黑体" w:eastAsia="黑体" w:cs="黑体"/>
                <w:sz w:val="9"/>
                <w:szCs w:val="9"/>
              </w:rPr>
            </w:pPr>
          </w:p>
          <w:p w14:paraId="1B7DFD61">
            <w:pPr>
              <w:pStyle w:val="7"/>
              <w:spacing w:line="240" w:lineRule="auto"/>
              <w:ind w:right="1"/>
              <w:jc w:val="righ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-90</w:t>
            </w:r>
          </w:p>
        </w:tc>
        <w:tc>
          <w:tcPr>
            <w:tcW w:w="352" w:type="dxa"/>
            <w:vMerge w:val="restart"/>
            <w:tcBorders>
              <w:top w:val="single" w:color="050100" w:sz="6" w:space="0"/>
              <w:left w:val="nil"/>
              <w:right w:val="nil"/>
            </w:tcBorders>
          </w:tcPr>
          <w:p w14:paraId="06C80AB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3BB6E2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DDCF14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EBFE9F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9F04A0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16BE48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CC7160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46BB1C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99C9AD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336C48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5DE344A">
            <w:pPr>
              <w:pStyle w:val="7"/>
              <w:spacing w:before="5" w:line="240" w:lineRule="auto"/>
              <w:ind w:right="0"/>
              <w:jc w:val="left"/>
              <w:rPr>
                <w:rFonts w:ascii="黑体" w:hAnsi="黑体" w:eastAsia="黑体" w:cs="黑体"/>
                <w:sz w:val="10"/>
                <w:szCs w:val="10"/>
              </w:rPr>
            </w:pPr>
          </w:p>
          <w:p w14:paraId="6D247DC2">
            <w:pPr>
              <w:pStyle w:val="7"/>
              <w:spacing w:line="240" w:lineRule="auto"/>
              <w:ind w:left="3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-120</w:t>
            </w:r>
          </w:p>
        </w:tc>
        <w:tc>
          <w:tcPr>
            <w:tcW w:w="633" w:type="dxa"/>
            <w:vMerge w:val="restart"/>
            <w:tcBorders>
              <w:top w:val="single" w:color="050100" w:sz="6" w:space="0"/>
              <w:left w:val="nil"/>
              <w:right w:val="nil"/>
            </w:tcBorders>
          </w:tcPr>
          <w:p w14:paraId="4E6DE09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A081B8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52D9EC9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A589E9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B6E5E8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A7DD98E">
            <w:pPr>
              <w:pStyle w:val="7"/>
              <w:spacing w:before="1" w:line="240" w:lineRule="auto"/>
              <w:ind w:right="0"/>
              <w:jc w:val="left"/>
              <w:rPr>
                <w:rFonts w:ascii="黑体" w:hAnsi="黑体" w:eastAsia="黑体" w:cs="黑体"/>
                <w:sz w:val="11"/>
                <w:szCs w:val="11"/>
              </w:rPr>
            </w:pPr>
          </w:p>
          <w:p w14:paraId="4CF58A8C">
            <w:pPr>
              <w:pStyle w:val="7"/>
              <w:spacing w:line="240" w:lineRule="auto"/>
              <w:ind w:left="166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-150</w:t>
            </w:r>
          </w:p>
        </w:tc>
        <w:tc>
          <w:tcPr>
            <w:tcW w:w="975" w:type="dxa"/>
            <w:gridSpan w:val="2"/>
            <w:tcBorders>
              <w:top w:val="single" w:color="050100" w:sz="6" w:space="0"/>
              <w:left w:val="nil"/>
              <w:bottom w:val="nil"/>
              <w:right w:val="nil"/>
            </w:tcBorders>
          </w:tcPr>
          <w:p w14:paraId="27969D0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6AC969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BA01D0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5862F1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4F48F91">
            <w:pPr>
              <w:pStyle w:val="7"/>
              <w:spacing w:before="62" w:line="240" w:lineRule="auto"/>
              <w:ind w:left="284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-/+180</w:t>
            </w:r>
          </w:p>
        </w:tc>
        <w:tc>
          <w:tcPr>
            <w:tcW w:w="451" w:type="dxa"/>
            <w:vMerge w:val="restart"/>
            <w:tcBorders>
              <w:top w:val="single" w:color="050100" w:sz="6" w:space="0"/>
              <w:left w:val="nil"/>
              <w:right w:val="nil"/>
            </w:tcBorders>
          </w:tcPr>
          <w:p w14:paraId="1460CD0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DBBE66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7CAC21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4E0704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DE6141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64DE3F3">
            <w:pPr>
              <w:pStyle w:val="7"/>
              <w:spacing w:before="1" w:line="240" w:lineRule="auto"/>
              <w:ind w:right="0"/>
              <w:jc w:val="left"/>
              <w:rPr>
                <w:rFonts w:ascii="黑体" w:hAnsi="黑体" w:eastAsia="黑体" w:cs="黑体"/>
                <w:sz w:val="11"/>
                <w:szCs w:val="11"/>
              </w:rPr>
            </w:pPr>
          </w:p>
          <w:p w14:paraId="17EAA7F8">
            <w:pPr>
              <w:pStyle w:val="7"/>
              <w:spacing w:line="240" w:lineRule="auto"/>
              <w:ind w:left="147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150</w:t>
            </w:r>
          </w:p>
        </w:tc>
        <w:tc>
          <w:tcPr>
            <w:tcW w:w="353" w:type="dxa"/>
            <w:vMerge w:val="restart"/>
            <w:tcBorders>
              <w:top w:val="single" w:color="050100" w:sz="6" w:space="0"/>
              <w:left w:val="nil"/>
              <w:right w:val="nil"/>
            </w:tcBorders>
          </w:tcPr>
          <w:p w14:paraId="5C4A5A8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0D9EDE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ADD0DB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679658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770667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694311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8209E39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0BA561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7B6CD0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B5519E9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B831BB6">
            <w:pPr>
              <w:pStyle w:val="7"/>
              <w:spacing w:before="5" w:line="240" w:lineRule="auto"/>
              <w:ind w:right="0"/>
              <w:jc w:val="left"/>
              <w:rPr>
                <w:rFonts w:ascii="黑体" w:hAnsi="黑体" w:eastAsia="黑体" w:cs="黑体"/>
                <w:sz w:val="10"/>
                <w:szCs w:val="10"/>
              </w:rPr>
            </w:pPr>
          </w:p>
          <w:p w14:paraId="2D4D3077">
            <w:pPr>
              <w:pStyle w:val="7"/>
              <w:spacing w:line="240" w:lineRule="auto"/>
              <w:ind w:left="212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120</w:t>
            </w:r>
          </w:p>
        </w:tc>
        <w:tc>
          <w:tcPr>
            <w:tcW w:w="3801" w:type="dxa"/>
            <w:gridSpan w:val="2"/>
            <w:vMerge w:val="restart"/>
            <w:tcBorders>
              <w:top w:val="single" w:color="050100" w:sz="6" w:space="0"/>
              <w:left w:val="nil"/>
              <w:right w:val="single" w:color="050100" w:sz="6" w:space="0"/>
            </w:tcBorders>
          </w:tcPr>
          <w:p w14:paraId="2423D2D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23E06C9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98E88B0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1C60FB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7E7824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F1FAE6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4C21CC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D990DE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533B1C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86AA2C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4D814B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42E6BB0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EDEC73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F7F6FF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713CA7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52640A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718AEF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F146453">
            <w:pPr>
              <w:pStyle w:val="7"/>
              <w:spacing w:before="12" w:line="240" w:lineRule="auto"/>
              <w:ind w:right="0"/>
              <w:jc w:val="left"/>
              <w:rPr>
                <w:rFonts w:ascii="黑体" w:hAnsi="黑体" w:eastAsia="黑体" w:cs="黑体"/>
                <w:sz w:val="9"/>
                <w:szCs w:val="9"/>
              </w:rPr>
            </w:pPr>
          </w:p>
          <w:p w14:paraId="5AB4D059">
            <w:pPr>
              <w:pStyle w:val="7"/>
              <w:spacing w:line="240" w:lineRule="auto"/>
              <w:ind w:left="49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90</w:t>
            </w:r>
          </w:p>
        </w:tc>
      </w:tr>
      <w:tr w14:paraId="3B3D85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6C9FE3CE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53E5B664"/>
        </w:tc>
        <w:tc>
          <w:tcPr>
            <w:tcW w:w="352" w:type="dxa"/>
            <w:vMerge w:val="continue"/>
            <w:tcBorders>
              <w:left w:val="nil"/>
              <w:right w:val="nil"/>
            </w:tcBorders>
          </w:tcPr>
          <w:p w14:paraId="15EFC6D9"/>
        </w:tc>
        <w:tc>
          <w:tcPr>
            <w:tcW w:w="633" w:type="dxa"/>
            <w:vMerge w:val="continue"/>
            <w:tcBorders>
              <w:left w:val="nil"/>
              <w:bottom w:val="nil"/>
              <w:right w:val="nil"/>
            </w:tcBorders>
          </w:tcPr>
          <w:p w14:paraId="07CBB1C3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4EA63"/>
        </w:tc>
        <w:tc>
          <w:tcPr>
            <w:tcW w:w="451" w:type="dxa"/>
            <w:vMerge w:val="continue"/>
            <w:tcBorders>
              <w:left w:val="nil"/>
              <w:bottom w:val="nil"/>
              <w:right w:val="nil"/>
            </w:tcBorders>
          </w:tcPr>
          <w:p w14:paraId="06E0DAE1"/>
        </w:tc>
        <w:tc>
          <w:tcPr>
            <w:tcW w:w="353" w:type="dxa"/>
            <w:vMerge w:val="continue"/>
            <w:tcBorders>
              <w:left w:val="nil"/>
              <w:right w:val="nil"/>
            </w:tcBorders>
          </w:tcPr>
          <w:p w14:paraId="2B2ED0C5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41574B11"/>
        </w:tc>
      </w:tr>
      <w:tr w14:paraId="0E3628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62F61812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7FE50C62"/>
        </w:tc>
        <w:tc>
          <w:tcPr>
            <w:tcW w:w="352" w:type="dxa"/>
            <w:vMerge w:val="continue"/>
            <w:tcBorders>
              <w:left w:val="nil"/>
              <w:bottom w:val="nil"/>
              <w:right w:val="nil"/>
            </w:tcBorders>
          </w:tcPr>
          <w:p w14:paraId="64FB7BCA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76DF616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E55A3"/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6FE612CC"/>
        </w:tc>
        <w:tc>
          <w:tcPr>
            <w:tcW w:w="353" w:type="dxa"/>
            <w:vMerge w:val="continue"/>
            <w:tcBorders>
              <w:left w:val="nil"/>
              <w:bottom w:val="nil"/>
              <w:right w:val="nil"/>
            </w:tcBorders>
          </w:tcPr>
          <w:p w14:paraId="0628F7B7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1746F77D"/>
        </w:tc>
      </w:tr>
      <w:tr w14:paraId="13CA43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15D0AF68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2178FDA5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998C49A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4F6E0D6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754F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BDE2F4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B3C4CC5">
            <w:pPr>
              <w:pStyle w:val="7"/>
              <w:spacing w:before="3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6D1DCD66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7"/>
                <w:sz w:val="7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20317F94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67F449F0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5C8FFD95"/>
        </w:tc>
      </w:tr>
      <w:tr w14:paraId="01B1AD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0A6F5509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399C1DBF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B5E66B8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92BB4BA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04A24">
            <w:pPr>
              <w:pStyle w:val="7"/>
              <w:spacing w:before="10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4A4B28EE">
            <w:pPr>
              <w:pStyle w:val="7"/>
              <w:spacing w:line="240" w:lineRule="auto"/>
              <w:ind w:right="118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160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25D0224C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3F903553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3BB4652D"/>
        </w:tc>
      </w:tr>
      <w:tr w14:paraId="43BA24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2477B821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46FFE62B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A3C64B2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5E53E672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0BA7B3">
            <w:pPr>
              <w:pStyle w:val="7"/>
              <w:spacing w:before="13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4C820606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320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4DADDB7F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2473392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1C73EC3D"/>
        </w:tc>
      </w:tr>
      <w:tr w14:paraId="67F93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4E2DBD4D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4F2641DB"/>
        </w:tc>
        <w:tc>
          <w:tcPr>
            <w:tcW w:w="352" w:type="dxa"/>
            <w:vMerge w:val="restart"/>
            <w:tcBorders>
              <w:top w:val="nil"/>
              <w:left w:val="nil"/>
              <w:right w:val="nil"/>
            </w:tcBorders>
          </w:tcPr>
          <w:p w14:paraId="787DC65F">
            <w:pPr>
              <w:pStyle w:val="7"/>
              <w:spacing w:before="3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3EABFF0E">
            <w:pPr>
              <w:pStyle w:val="7"/>
              <w:spacing w:line="240" w:lineRule="auto"/>
              <w:ind w:left="48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-60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7B6D2AB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5A555">
            <w:pPr>
              <w:pStyle w:val="7"/>
              <w:spacing w:before="4"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751AF20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480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741569ED"/>
        </w:tc>
        <w:tc>
          <w:tcPr>
            <w:tcW w:w="353" w:type="dxa"/>
            <w:vMerge w:val="restart"/>
            <w:tcBorders>
              <w:top w:val="nil"/>
              <w:left w:val="nil"/>
              <w:right w:val="nil"/>
            </w:tcBorders>
          </w:tcPr>
          <w:p w14:paraId="643118BD">
            <w:pPr>
              <w:pStyle w:val="7"/>
              <w:spacing w:before="3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51A55D53">
            <w:pPr>
              <w:pStyle w:val="7"/>
              <w:spacing w:line="240" w:lineRule="auto"/>
              <w:ind w:left="212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60</w:t>
            </w:r>
          </w:p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0F324473"/>
        </w:tc>
      </w:tr>
      <w:tr w14:paraId="4AE373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665E02F7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60DEC15E"/>
        </w:tc>
        <w:tc>
          <w:tcPr>
            <w:tcW w:w="352" w:type="dxa"/>
            <w:vMerge w:val="continue"/>
            <w:tcBorders>
              <w:left w:val="nil"/>
              <w:right w:val="nil"/>
            </w:tcBorders>
          </w:tcPr>
          <w:p w14:paraId="04083CD0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16CEE7F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998584">
            <w:pPr>
              <w:pStyle w:val="7"/>
              <w:spacing w:before="12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78B1E1F5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640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495FBC15"/>
        </w:tc>
        <w:tc>
          <w:tcPr>
            <w:tcW w:w="353" w:type="dxa"/>
            <w:vMerge w:val="continue"/>
            <w:tcBorders>
              <w:left w:val="nil"/>
              <w:right w:val="nil"/>
            </w:tcBorders>
          </w:tcPr>
          <w:p w14:paraId="4034FF3F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45930C8A"/>
        </w:tc>
      </w:tr>
      <w:tr w14:paraId="4324CC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1BE03207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04075AC6"/>
        </w:tc>
        <w:tc>
          <w:tcPr>
            <w:tcW w:w="352" w:type="dxa"/>
            <w:vMerge w:val="continue"/>
            <w:tcBorders>
              <w:left w:val="nil"/>
              <w:right w:val="nil"/>
            </w:tcBorders>
          </w:tcPr>
          <w:p w14:paraId="7AB6BB5C"/>
        </w:tc>
        <w:tc>
          <w:tcPr>
            <w:tcW w:w="633" w:type="dxa"/>
            <w:vMerge w:val="restart"/>
            <w:tcBorders>
              <w:top w:val="nil"/>
              <w:left w:val="nil"/>
              <w:right w:val="nil"/>
            </w:tcBorders>
          </w:tcPr>
          <w:p w14:paraId="732B296F">
            <w:pPr>
              <w:pStyle w:val="7"/>
              <w:spacing w:before="56" w:line="240" w:lineRule="auto"/>
              <w:ind w:right="71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-30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60B20">
            <w:pPr>
              <w:pStyle w:val="7"/>
              <w:spacing w:before="3"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9A00FB6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800</w:t>
            </w:r>
          </w:p>
        </w:tc>
        <w:tc>
          <w:tcPr>
            <w:tcW w:w="451" w:type="dxa"/>
            <w:vMerge w:val="restart"/>
            <w:tcBorders>
              <w:top w:val="nil"/>
              <w:left w:val="nil"/>
              <w:right w:val="nil"/>
            </w:tcBorders>
          </w:tcPr>
          <w:p w14:paraId="2C550718">
            <w:pPr>
              <w:pStyle w:val="7"/>
              <w:spacing w:before="56" w:line="240" w:lineRule="auto"/>
              <w:ind w:left="147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30</w:t>
            </w:r>
          </w:p>
        </w:tc>
        <w:tc>
          <w:tcPr>
            <w:tcW w:w="353" w:type="dxa"/>
            <w:vMerge w:val="continue"/>
            <w:tcBorders>
              <w:left w:val="nil"/>
              <w:right w:val="nil"/>
            </w:tcBorders>
          </w:tcPr>
          <w:p w14:paraId="264C48C1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4E46041D"/>
        </w:tc>
      </w:tr>
      <w:tr w14:paraId="3B4A3E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719E03D4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79B191DD"/>
        </w:tc>
        <w:tc>
          <w:tcPr>
            <w:tcW w:w="352" w:type="dxa"/>
            <w:vMerge w:val="continue"/>
            <w:tcBorders>
              <w:left w:val="nil"/>
              <w:right w:val="nil"/>
            </w:tcBorders>
          </w:tcPr>
          <w:p w14:paraId="3B1BBA29"/>
        </w:tc>
        <w:tc>
          <w:tcPr>
            <w:tcW w:w="633" w:type="dxa"/>
            <w:vMerge w:val="continue"/>
            <w:tcBorders>
              <w:left w:val="nil"/>
              <w:right w:val="nil"/>
            </w:tcBorders>
          </w:tcPr>
          <w:p w14:paraId="75F42EAC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8E6BE"/>
        </w:tc>
        <w:tc>
          <w:tcPr>
            <w:tcW w:w="451" w:type="dxa"/>
            <w:vMerge w:val="continue"/>
            <w:tcBorders>
              <w:left w:val="nil"/>
              <w:right w:val="nil"/>
            </w:tcBorders>
          </w:tcPr>
          <w:p w14:paraId="5C5C8911"/>
        </w:tc>
        <w:tc>
          <w:tcPr>
            <w:tcW w:w="353" w:type="dxa"/>
            <w:vMerge w:val="continue"/>
            <w:tcBorders>
              <w:left w:val="nil"/>
              <w:right w:val="nil"/>
            </w:tcBorders>
          </w:tcPr>
          <w:p w14:paraId="102EA6DF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270A8998"/>
        </w:tc>
      </w:tr>
      <w:tr w14:paraId="2475BA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592" w:type="dxa"/>
            <w:vMerge w:val="continue"/>
            <w:tcBorders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285D99B2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bottom w:val="single" w:color="050100" w:sz="6" w:space="0"/>
              <w:right w:val="nil"/>
            </w:tcBorders>
          </w:tcPr>
          <w:p w14:paraId="16F73E3D"/>
        </w:tc>
        <w:tc>
          <w:tcPr>
            <w:tcW w:w="352" w:type="dxa"/>
            <w:vMerge w:val="continue"/>
            <w:tcBorders>
              <w:left w:val="nil"/>
              <w:bottom w:val="single" w:color="050100" w:sz="6" w:space="0"/>
              <w:right w:val="nil"/>
            </w:tcBorders>
          </w:tcPr>
          <w:p w14:paraId="67A2D69E"/>
        </w:tc>
        <w:tc>
          <w:tcPr>
            <w:tcW w:w="633" w:type="dxa"/>
            <w:vMerge w:val="continue"/>
            <w:tcBorders>
              <w:left w:val="nil"/>
              <w:bottom w:val="single" w:color="050100" w:sz="6" w:space="0"/>
              <w:right w:val="nil"/>
            </w:tcBorders>
          </w:tcPr>
          <w:p w14:paraId="4C6735FA"/>
        </w:tc>
        <w:tc>
          <w:tcPr>
            <w:tcW w:w="975" w:type="dxa"/>
            <w:gridSpan w:val="2"/>
            <w:tcBorders>
              <w:top w:val="nil"/>
              <w:left w:val="nil"/>
              <w:bottom w:val="single" w:color="050100" w:sz="6" w:space="0"/>
              <w:right w:val="nil"/>
            </w:tcBorders>
          </w:tcPr>
          <w:p w14:paraId="57408CFE"/>
        </w:tc>
        <w:tc>
          <w:tcPr>
            <w:tcW w:w="451" w:type="dxa"/>
            <w:vMerge w:val="continue"/>
            <w:tcBorders>
              <w:left w:val="nil"/>
              <w:bottom w:val="single" w:color="050100" w:sz="6" w:space="0"/>
              <w:right w:val="nil"/>
            </w:tcBorders>
          </w:tcPr>
          <w:p w14:paraId="694AC1A9"/>
        </w:tc>
        <w:tc>
          <w:tcPr>
            <w:tcW w:w="353" w:type="dxa"/>
            <w:vMerge w:val="continue"/>
            <w:tcBorders>
              <w:left w:val="nil"/>
              <w:bottom w:val="single" w:color="050100" w:sz="6" w:space="0"/>
              <w:right w:val="nil"/>
            </w:tcBorders>
          </w:tcPr>
          <w:p w14:paraId="46034A1F"/>
        </w:tc>
        <w:tc>
          <w:tcPr>
            <w:tcW w:w="3801" w:type="dxa"/>
            <w:gridSpan w:val="2"/>
            <w:vMerge w:val="continue"/>
            <w:tcBorders>
              <w:left w:val="nil"/>
              <w:bottom w:val="single" w:color="050100" w:sz="6" w:space="0"/>
              <w:right w:val="single" w:color="050100" w:sz="6" w:space="0"/>
            </w:tcBorders>
          </w:tcPr>
          <w:p w14:paraId="158DCD0C"/>
        </w:tc>
      </w:tr>
    </w:tbl>
    <w:p w14:paraId="23AA7696">
      <w:pPr>
        <w:spacing w:after="0"/>
        <w:sectPr>
          <w:pgSz w:w="11910" w:h="16840"/>
          <w:pgMar w:top="400" w:right="800" w:bottom="280" w:left="800" w:header="720" w:footer="720" w:gutter="0"/>
          <w:cols w:space="720" w:num="1"/>
        </w:sectPr>
      </w:pPr>
    </w:p>
    <w:p w14:paraId="4ABD4450">
      <w:pPr>
        <w:pStyle w:val="2"/>
        <w:spacing w:line="434" w:lineRule="exact"/>
        <w:ind w:left="2292" w:right="0"/>
        <w:jc w:val="left"/>
      </w:pPr>
      <w:r>
        <w:pict>
          <v:group id="_x0000_s1050" o:spid="_x0000_s1050" o:spt="203" style="position:absolute;left:0pt;margin-left:129.05pt;margin-top:500.1pt;height:123.1pt;width:386.3pt;mso-position-horizontal-relative:page;mso-position-vertical-relative:page;z-index:-251654144;mso-width-relative:page;mso-height-relative:page;" coordorigin="2582,10002" coordsize="7726,2462">
            <o:lock v:ext="edit"/>
            <v:shape id="_x0000_s1051" o:spid="_x0000_s1051" o:spt="75" type="#_x0000_t75" style="position:absolute;left:2582;top:10002;height:2462;width:7726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group id="_x0000_s1052" o:spid="_x0000_s1052" o:spt="203" style="position:absolute;left:9238;top:10731;height:177;width:123;" coordorigin="9238,10731" coordsize="123,177">
              <o:lock v:ext="edit"/>
              <v:shape id="_x0000_s1053" o:spid="_x0000_s1053" style="position:absolute;left:9238;top:10731;height:177;width:123;" fillcolor="#FFFFFF" filled="t" stroked="f" coordorigin="9238,10731" coordsize="123,177" path="m9238,10731l9361,10731,9361,10908,9238,10908,9238,10731xe">
                <v:path arrowok="t"/>
                <v:fill on="t" focussize="0,0"/>
                <v:stroke on="f"/>
                <v:imagedata o:title=""/>
                <o:lock v:ext="edit"/>
              </v:shape>
              <v:shape id="_x0000_s1054" o:spid="_x0000_s1054" o:spt="202" type="#_x0000_t202" style="position:absolute;left:5320;top:10164;height:127;width:60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 w14:paraId="4328DC8F">
                      <w:pPr>
                        <w:tabs>
                          <w:tab w:val="left" w:pos="601"/>
                        </w:tabs>
                        <w:spacing w:before="0" w:line="120" w:lineRule="exact"/>
                        <w:ind w:left="0" w:right="0" w:firstLine="0"/>
                        <w:jc w:val="left"/>
                        <w:rPr>
                          <w:rFonts w:ascii="Times New Roman" w:hAnsi="Times New Roman" w:eastAsia="Times New Roman" w:cs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宋体"/>
                          <w:color w:val="231F20"/>
                          <w:spacing w:val="12"/>
                          <w:sz w:val="12"/>
                        </w:rPr>
                        <w:t>98</w:t>
                      </w:r>
                      <w:r>
                        <w:rPr>
                          <w:rFonts w:ascii="宋体"/>
                          <w:color w:val="231F20"/>
                          <w:sz w:val="12"/>
                          <w:shd w:val="clear" w:color="auto" w:fill="FFFFFF"/>
                        </w:rPr>
                        <w:t>5</w:t>
                      </w:r>
                      <w:r>
                        <w:rPr>
                          <w:rFonts w:ascii="Times New Roman"/>
                          <w:color w:val="231F20"/>
                          <w:sz w:val="12"/>
                          <w:shd w:val="clear" w:color="auto" w:fill="FFFFFF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  <w:sz w:val="12"/>
                          <w:shd w:val="clear" w:color="auto" w:fill="FFFFFF"/>
                        </w:rPr>
                        <w:tab/>
                      </w:r>
                    </w:p>
                  </w:txbxContent>
                </v:textbox>
              </v:shape>
            </v:group>
          </v:group>
        </w:pict>
      </w:r>
      <w:r>
        <w:pict>
          <v:shape id="_x0000_s1055" o:spid="_x0000_s1055" o:spt="75" type="#_x0000_t75" style="position:absolute;left:0pt;margin-left:222.1pt;margin-top:649pt;height:144.05pt;width:136.25pt;mso-position-horizontal-relative:page;mso-position-vertical-relative:page;z-index:-251654144;mso-width-relative:page;mso-height-relative:page;" filled="f" stroked="f" coordsize="21600,21600">
            <v:path/>
            <v:fill on="f" focussize="0,0"/>
            <v:stroke on="f"/>
            <v:imagedata r:id="rId17" o:title=""/>
            <o:lock v:ext="edit" aspectratio="t"/>
          </v:shape>
        </w:pict>
      </w:r>
      <w:r>
        <w:rPr>
          <w:color w:val="231F20"/>
        </w:rPr>
        <w:t>灯具参数规格书（</w:t>
      </w:r>
      <w:r>
        <w:rPr>
          <w:rFonts w:ascii="黑体" w:hAnsi="黑体" w:eastAsia="黑体" w:cs="黑体"/>
          <w:color w:val="231F20"/>
        </w:rPr>
        <w:t>24W</w:t>
      </w:r>
      <w:r>
        <w:rPr>
          <w:color w:val="231F20"/>
        </w:rPr>
        <w:t>大功率洗墙灯）</w:t>
      </w:r>
    </w:p>
    <w:p w14:paraId="5C9A28F0">
      <w:pPr>
        <w:spacing w:before="5" w:line="240" w:lineRule="auto"/>
        <w:rPr>
          <w:rFonts w:ascii="黑体" w:hAnsi="黑体" w:eastAsia="黑体" w:cs="黑体"/>
          <w:sz w:val="14"/>
          <w:szCs w:val="14"/>
        </w:rPr>
      </w:pPr>
    </w:p>
    <w:tbl>
      <w:tblPr>
        <w:tblStyle w:val="3"/>
        <w:tblW w:w="0" w:type="auto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2"/>
        <w:gridCol w:w="2034"/>
        <w:gridCol w:w="873"/>
        <w:gridCol w:w="352"/>
        <w:gridCol w:w="633"/>
        <w:gridCol w:w="430"/>
        <w:gridCol w:w="545"/>
        <w:gridCol w:w="451"/>
        <w:gridCol w:w="353"/>
        <w:gridCol w:w="1089"/>
        <w:gridCol w:w="2712"/>
      </w:tblGrid>
      <w:tr w14:paraId="524412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2626" w:type="dxa"/>
            <w:gridSpan w:val="2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7274410C">
            <w:pPr>
              <w:pStyle w:val="7"/>
              <w:spacing w:line="351" w:lineRule="exact"/>
              <w:ind w:left="78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灯具名称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668D4451">
            <w:pPr>
              <w:pStyle w:val="7"/>
              <w:spacing w:line="352" w:lineRule="exact"/>
              <w:ind w:left="7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LED</w:t>
            </w:r>
            <w:r>
              <w:rPr>
                <w:rFonts w:ascii="黑体" w:hAnsi="黑体" w:eastAsia="黑体" w:cs="黑体"/>
                <w:color w:val="231F20"/>
                <w:spacing w:val="-81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大功率洗墙灯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73302C46">
            <w:pPr>
              <w:pStyle w:val="7"/>
              <w:spacing w:line="351" w:lineRule="exact"/>
              <w:ind w:left="742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</w:p>
        </w:tc>
        <w:tc>
          <w:tcPr>
            <w:tcW w:w="2712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07E0A5DC">
            <w:pPr>
              <w:pStyle w:val="7"/>
              <w:spacing w:line="351" w:lineRule="exact"/>
              <w:ind w:left="473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</w:p>
        </w:tc>
      </w:tr>
      <w:tr w14:paraId="53B082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restart"/>
            <w:tcBorders>
              <w:top w:val="single" w:color="050100" w:sz="6" w:space="0"/>
              <w:left w:val="single" w:color="050100" w:sz="6" w:space="0"/>
              <w:right w:val="single" w:color="050100" w:sz="6" w:space="0"/>
            </w:tcBorders>
          </w:tcPr>
          <w:p w14:paraId="228D3A5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6AA2EBC0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506030A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5B4DA58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28A00C31">
            <w:pPr>
              <w:pStyle w:val="7"/>
              <w:spacing w:before="11" w:line="240" w:lineRule="auto"/>
              <w:ind w:right="0"/>
              <w:jc w:val="left"/>
              <w:rPr>
                <w:rFonts w:ascii="黑体" w:hAnsi="黑体" w:eastAsia="黑体" w:cs="黑体"/>
                <w:sz w:val="27"/>
                <w:szCs w:val="27"/>
              </w:rPr>
            </w:pPr>
          </w:p>
          <w:p w14:paraId="2016A2ED">
            <w:pPr>
              <w:pStyle w:val="7"/>
              <w:spacing w:line="376" w:lineRule="exact"/>
              <w:ind w:left="154" w:right="13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具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参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数</w:t>
            </w:r>
          </w:p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41C75B80">
            <w:pPr>
              <w:pStyle w:val="7"/>
              <w:spacing w:line="359" w:lineRule="exact"/>
              <w:ind w:left="1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壳体材质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44FB7E8F">
            <w:pPr>
              <w:pStyle w:val="7"/>
              <w:spacing w:line="359" w:lineRule="exact"/>
              <w:ind w:left="682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铝合金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774C54C5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灯具接线方式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124A1F6B">
            <w:pPr>
              <w:pStyle w:val="7"/>
              <w:spacing w:line="359" w:lineRule="exact"/>
              <w:ind w:left="55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公母头对接</w:t>
            </w:r>
          </w:p>
        </w:tc>
      </w:tr>
      <w:tr w14:paraId="6C189F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6878F33A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278C2C9A">
            <w:pPr>
              <w:pStyle w:val="7"/>
              <w:spacing w:line="359" w:lineRule="exact"/>
              <w:ind w:left="1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封装类型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544EF496">
            <w:pPr>
              <w:pStyle w:val="7"/>
              <w:spacing w:line="359" w:lineRule="exact"/>
              <w:ind w:left="538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二次封装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36A4B6CF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灯具出线方式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33D5D041">
            <w:pPr>
              <w:pStyle w:val="7"/>
              <w:spacing w:line="359" w:lineRule="exact"/>
              <w:ind w:left="769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双端出线</w:t>
            </w:r>
          </w:p>
        </w:tc>
      </w:tr>
      <w:tr w14:paraId="75EB43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2CAE90F7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1F41892A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配光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42643476">
            <w:pPr>
              <w:pStyle w:val="7"/>
              <w:spacing w:line="359" w:lineRule="exact"/>
              <w:ind w:left="529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圆形配光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1B66C3F9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外部接线线长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348B284C">
            <w:pPr>
              <w:pStyle w:val="7"/>
              <w:spacing w:line="359" w:lineRule="exact"/>
              <w:ind w:right="1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hint="eastAsia" w:ascii="黑体" w:eastAsia="宋体"/>
                <w:color w:val="231F20"/>
                <w:sz w:val="29"/>
                <w:lang w:val="en-US" w:eastAsia="zh-CN"/>
              </w:rPr>
              <w:t>≥</w:t>
            </w:r>
            <w:r>
              <w:rPr>
                <w:rFonts w:ascii="黑体"/>
                <w:color w:val="231F20"/>
                <w:sz w:val="29"/>
              </w:rPr>
              <w:t>150mm</w:t>
            </w:r>
          </w:p>
        </w:tc>
      </w:tr>
      <w:tr w14:paraId="340061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64D55D29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0EB96EA2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光源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2CB6DFDE">
            <w:pPr>
              <w:pStyle w:val="7"/>
              <w:spacing w:line="359" w:lineRule="exact"/>
              <w:ind w:right="42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LED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4C124438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额定工作环境温度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7C2406DC">
            <w:pPr>
              <w:pStyle w:val="7"/>
              <w:spacing w:line="359" w:lineRule="exact"/>
              <w:ind w:left="863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-20～45°</w:t>
            </w:r>
          </w:p>
        </w:tc>
      </w:tr>
      <w:tr w14:paraId="2E0542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41AA9B17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168B795A">
            <w:pPr>
              <w:pStyle w:val="7"/>
              <w:spacing w:line="360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额定电压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3C4AFCC4">
            <w:pPr>
              <w:pStyle w:val="7"/>
              <w:spacing w:line="360" w:lineRule="exact"/>
              <w:ind w:right="4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DC24V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1D221D5B">
            <w:pPr>
              <w:pStyle w:val="7"/>
              <w:spacing w:line="360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IP</w:t>
            </w:r>
            <w:r>
              <w:rPr>
                <w:rFonts w:ascii="黑体" w:hAnsi="黑体" w:eastAsia="黑体" w:cs="黑体"/>
                <w:color w:val="231F20"/>
                <w:spacing w:val="-77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2A9E2BD2">
            <w:pPr>
              <w:pStyle w:val="7"/>
              <w:spacing w:line="360" w:lineRule="exact"/>
              <w:ind w:left="110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hint="eastAsia" w:ascii="黑体" w:eastAsia="宋体"/>
                <w:color w:val="231F20"/>
                <w:sz w:val="29"/>
                <w:lang w:val="en-US" w:eastAsia="zh-CN"/>
              </w:rPr>
              <w:t>≥</w:t>
            </w:r>
            <w:r>
              <w:rPr>
                <w:rFonts w:ascii="黑体"/>
                <w:color w:val="231F20"/>
                <w:sz w:val="29"/>
              </w:rPr>
              <w:t>IP65</w:t>
            </w:r>
          </w:p>
        </w:tc>
      </w:tr>
      <w:tr w14:paraId="334D50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4E224EC5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7084AB4F">
            <w:pPr>
              <w:pStyle w:val="7"/>
              <w:spacing w:before="5" w:line="240" w:lineRule="auto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灯具光效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58957CC2">
            <w:pPr>
              <w:pStyle w:val="7"/>
              <w:spacing w:before="5" w:line="240" w:lineRule="auto"/>
              <w:ind w:left="46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58.25lm/W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11591BCC">
            <w:pPr>
              <w:pStyle w:val="7"/>
              <w:spacing w:before="5" w:line="240" w:lineRule="auto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阻燃等级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4B45DCB0">
            <w:pPr>
              <w:pStyle w:val="7"/>
              <w:spacing w:before="5" w:line="240" w:lineRule="auto"/>
              <w:ind w:left="163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V-0</w:t>
            </w:r>
          </w:p>
        </w:tc>
      </w:tr>
      <w:tr w14:paraId="4740B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202AB585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5828EB68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额定功率</w:t>
            </w:r>
            <w:r>
              <w:rPr>
                <w:rFonts w:hint="eastAsia" w:ascii="宋体" w:hAnsi="宋体" w:cs="宋体"/>
                <w:szCs w:val="21"/>
              </w:rPr>
              <w:t>★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5EE11390">
            <w:pPr>
              <w:pStyle w:val="7"/>
              <w:spacing w:line="359" w:lineRule="exact"/>
              <w:ind w:right="46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24W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467F0D2C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抗UV等级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57559156">
            <w:pPr>
              <w:pStyle w:val="7"/>
              <w:spacing w:line="359" w:lineRule="exact"/>
              <w:ind w:left="135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四级</w:t>
            </w:r>
          </w:p>
        </w:tc>
      </w:tr>
      <w:tr w14:paraId="3B8139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2FEC2FE3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3670D555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灯具重量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11B59C13">
            <w:pPr>
              <w:pStyle w:val="7"/>
              <w:spacing w:line="359" w:lineRule="exact"/>
              <w:ind w:right="6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880g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3EC10471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抗盐雾等级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1A2B78E4">
            <w:pPr>
              <w:pStyle w:val="7"/>
              <w:spacing w:line="359" w:lineRule="exact"/>
              <w:ind w:left="988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无腐蚀</w:t>
            </w:r>
          </w:p>
        </w:tc>
      </w:tr>
      <w:tr w14:paraId="481A40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20A41F1B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1EAEFE7D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灯具尺寸</w:t>
            </w:r>
          </w:p>
        </w:tc>
        <w:tc>
          <w:tcPr>
            <w:tcW w:w="7438" w:type="dxa"/>
            <w:gridSpan w:val="9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200C4191">
            <w:pPr>
              <w:pStyle w:val="7"/>
              <w:spacing w:line="345" w:lineRule="exact"/>
              <w:ind w:left="18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L985xW40xH21mm</w:t>
            </w:r>
          </w:p>
        </w:tc>
      </w:tr>
      <w:tr w14:paraId="2D1797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11F255D7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4" w:space="0"/>
              <w:right w:val="single" w:color="050100" w:sz="6" w:space="0"/>
            </w:tcBorders>
          </w:tcPr>
          <w:p w14:paraId="40388DB7">
            <w:pPr>
              <w:pStyle w:val="7"/>
              <w:spacing w:line="359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光束角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4" w:space="0"/>
              <w:right w:val="single" w:color="050100" w:sz="4" w:space="0"/>
            </w:tcBorders>
          </w:tcPr>
          <w:p w14:paraId="48165028">
            <w:pPr>
              <w:pStyle w:val="7"/>
              <w:spacing w:line="359" w:lineRule="exact"/>
              <w:ind w:left="136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15°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4" w:space="0"/>
              <w:right w:val="single" w:color="050100" w:sz="4" w:space="0"/>
            </w:tcBorders>
          </w:tcPr>
          <w:p w14:paraId="43C75E6B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光源寿命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4" w:space="0"/>
              <w:right w:val="single" w:color="050100" w:sz="6" w:space="0"/>
            </w:tcBorders>
          </w:tcPr>
          <w:p w14:paraId="619CFAC8">
            <w:pPr>
              <w:pStyle w:val="7"/>
              <w:spacing w:line="359" w:lineRule="exact"/>
              <w:ind w:left="996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hint="eastAsia" w:ascii="黑体" w:eastAsia="宋体"/>
                <w:color w:val="231F20"/>
                <w:sz w:val="29"/>
                <w:lang w:val="en-US" w:eastAsia="zh-CN"/>
              </w:rPr>
              <w:t>≥</w:t>
            </w:r>
            <w:r>
              <w:rPr>
                <w:rFonts w:ascii="黑体"/>
                <w:color w:val="231F20"/>
                <w:sz w:val="29"/>
              </w:rPr>
              <w:t>50000H</w:t>
            </w:r>
          </w:p>
        </w:tc>
      </w:tr>
      <w:tr w14:paraId="29A921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426FA2D2"/>
        </w:tc>
        <w:tc>
          <w:tcPr>
            <w:tcW w:w="2034" w:type="dxa"/>
            <w:tcBorders>
              <w:top w:val="single" w:color="050100" w:sz="4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1B2CC107">
            <w:pPr>
              <w:pStyle w:val="7"/>
              <w:spacing w:line="365" w:lineRule="exact"/>
              <w:ind w:left="1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灯珠数量</w:t>
            </w:r>
          </w:p>
        </w:tc>
        <w:tc>
          <w:tcPr>
            <w:tcW w:w="2288" w:type="dxa"/>
            <w:gridSpan w:val="4"/>
            <w:tcBorders>
              <w:top w:val="single" w:color="050100" w:sz="4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20E1FE4B">
            <w:pPr>
              <w:pStyle w:val="7"/>
              <w:spacing w:line="365" w:lineRule="exact"/>
              <w:ind w:right="24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24pcs</w:t>
            </w:r>
          </w:p>
        </w:tc>
        <w:tc>
          <w:tcPr>
            <w:tcW w:w="2438" w:type="dxa"/>
            <w:gridSpan w:val="4"/>
            <w:tcBorders>
              <w:top w:val="single" w:color="050100" w:sz="4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71B7364E">
            <w:pPr>
              <w:pStyle w:val="7"/>
              <w:spacing w:line="365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电气安全等级</w:t>
            </w:r>
          </w:p>
        </w:tc>
        <w:tc>
          <w:tcPr>
            <w:tcW w:w="2712" w:type="dxa"/>
            <w:tcBorders>
              <w:top w:val="single" w:color="050100" w:sz="4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7C7113EA">
            <w:pPr>
              <w:pStyle w:val="7"/>
              <w:spacing w:line="365" w:lineRule="exact"/>
              <w:ind w:left="167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b/>
                <w:bCs/>
                <w:color w:val="231F20"/>
                <w:spacing w:val="3"/>
                <w:sz w:val="24"/>
                <w:szCs w:val="24"/>
              </w:rPr>
              <w:t>III</w:t>
            </w:r>
            <w:r>
              <w:rPr>
                <w:rFonts w:ascii="黑体" w:hAnsi="黑体" w:eastAsia="黑体" w:cs="黑体"/>
                <w:color w:val="231F20"/>
                <w:spacing w:val="3"/>
                <w:sz w:val="29"/>
                <w:szCs w:val="29"/>
              </w:rPr>
              <w:t>类</w:t>
            </w:r>
          </w:p>
        </w:tc>
      </w:tr>
      <w:tr w14:paraId="474B01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exact"/>
        </w:trPr>
        <w:tc>
          <w:tcPr>
            <w:tcW w:w="592" w:type="dxa"/>
            <w:vMerge w:val="continue"/>
            <w:tcBorders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2C51488E"/>
        </w:tc>
        <w:tc>
          <w:tcPr>
            <w:tcW w:w="2034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115B934A">
            <w:pPr>
              <w:pStyle w:val="7"/>
              <w:spacing w:line="359" w:lineRule="exact"/>
              <w:ind w:left="1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颜色或色温</w:t>
            </w:r>
          </w:p>
        </w:tc>
        <w:tc>
          <w:tcPr>
            <w:tcW w:w="2288" w:type="dxa"/>
            <w:gridSpan w:val="4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4" w:space="0"/>
            </w:tcBorders>
          </w:tcPr>
          <w:p w14:paraId="4402B616">
            <w:pPr>
              <w:pStyle w:val="7"/>
              <w:spacing w:line="359" w:lineRule="exact"/>
              <w:ind w:left="750"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/>
                <w:color w:val="231F20"/>
                <w:sz w:val="29"/>
              </w:rPr>
              <w:t>3000K</w:t>
            </w:r>
          </w:p>
        </w:tc>
        <w:tc>
          <w:tcPr>
            <w:tcW w:w="2438" w:type="dxa"/>
            <w:gridSpan w:val="4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4" w:space="0"/>
            </w:tcBorders>
          </w:tcPr>
          <w:p w14:paraId="68823CB4">
            <w:pPr>
              <w:pStyle w:val="7"/>
              <w:spacing w:line="359" w:lineRule="exact"/>
              <w:ind w:right="0"/>
              <w:jc w:val="left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正常工作压降范围</w:t>
            </w:r>
          </w:p>
        </w:tc>
        <w:tc>
          <w:tcPr>
            <w:tcW w:w="2712" w:type="dxa"/>
            <w:tcBorders>
              <w:top w:val="single" w:color="050100" w:sz="6" w:space="0"/>
              <w:left w:val="single" w:color="050100" w:sz="4" w:space="0"/>
              <w:bottom w:val="single" w:color="050100" w:sz="6" w:space="0"/>
              <w:right w:val="single" w:color="050100" w:sz="6" w:space="0"/>
            </w:tcBorders>
          </w:tcPr>
          <w:p w14:paraId="0BC34B91">
            <w:pPr>
              <w:pStyle w:val="7"/>
              <w:spacing w:line="359" w:lineRule="exact"/>
              <w:ind w:left="136" w:right="0"/>
              <w:jc w:val="center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hint="eastAsia" w:ascii="黑体" w:eastAsia="宋体"/>
                <w:color w:val="231F20"/>
                <w:sz w:val="29"/>
                <w:lang w:val="en-US" w:eastAsia="zh-CN"/>
              </w:rPr>
              <w:t>≥</w:t>
            </w:r>
            <w:r>
              <w:rPr>
                <w:rFonts w:ascii="黑体"/>
                <w:color w:val="231F20"/>
                <w:sz w:val="29"/>
              </w:rPr>
              <w:t>10%</w:t>
            </w:r>
          </w:p>
        </w:tc>
      </w:tr>
      <w:tr w14:paraId="01E8E9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8" w:hRule="exact"/>
        </w:trPr>
        <w:tc>
          <w:tcPr>
            <w:tcW w:w="592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1A5031E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1B6FF5CC">
            <w:pPr>
              <w:pStyle w:val="7"/>
              <w:spacing w:before="1"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15615BE8">
            <w:pPr>
              <w:pStyle w:val="7"/>
              <w:spacing w:line="376" w:lineRule="exact"/>
              <w:ind w:left="144" w:right="14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具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图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示</w:t>
            </w:r>
          </w:p>
        </w:tc>
        <w:tc>
          <w:tcPr>
            <w:tcW w:w="9472" w:type="dxa"/>
            <w:gridSpan w:val="10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53FFB638">
            <w:pPr>
              <w:pStyle w:val="7"/>
              <w:spacing w:before="0" w:line="240" w:lineRule="auto"/>
              <w:ind w:right="0"/>
              <w:jc w:val="left"/>
              <w:rPr>
                <w:rFonts w:ascii="黑体" w:hAnsi="黑体" w:eastAsia="黑体" w:cs="黑体"/>
                <w:sz w:val="7"/>
                <w:szCs w:val="7"/>
              </w:rPr>
            </w:pPr>
          </w:p>
          <w:p w14:paraId="0BCE7941">
            <w:pPr>
              <w:pStyle w:val="7"/>
              <w:spacing w:line="2728" w:lineRule="exact"/>
              <w:ind w:left="1439" w:right="0"/>
              <w:jc w:val="left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position w:val="-54"/>
                <w:sz w:val="20"/>
                <w:szCs w:val="20"/>
              </w:rPr>
              <w:drawing>
                <wp:inline distT="0" distB="0" distL="0" distR="0">
                  <wp:extent cx="3936365" cy="1732280"/>
                  <wp:effectExtent l="0" t="0" r="0" b="0"/>
                  <wp:docPr id="17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6.jpe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6944" cy="1732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38208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4" w:hRule="exact"/>
        </w:trPr>
        <w:tc>
          <w:tcPr>
            <w:tcW w:w="592" w:type="dxa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059A7E63">
            <w:pPr>
              <w:pStyle w:val="7"/>
              <w:spacing w:before="205" w:line="376" w:lineRule="exact"/>
              <w:ind w:left="144" w:right="14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灯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具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尺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寸</w:t>
            </w:r>
          </w:p>
        </w:tc>
        <w:tc>
          <w:tcPr>
            <w:tcW w:w="9472" w:type="dxa"/>
            <w:gridSpan w:val="10"/>
            <w:tcBorders>
              <w:top w:val="single" w:color="050100" w:sz="6" w:space="0"/>
              <w:left w:val="single" w:color="050100" w:sz="6" w:space="0"/>
              <w:bottom w:val="single" w:color="050100" w:sz="6" w:space="0"/>
              <w:right w:val="single" w:color="050100" w:sz="6" w:space="0"/>
            </w:tcBorders>
            <w:textDirection w:val="btLr"/>
          </w:tcPr>
          <w:p w14:paraId="73CF3610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1317DA0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60EB652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051243B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53E7AAB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1F5BC12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6F545D7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0CE23AA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1E3DB09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3D85629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23E7DB49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530C547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59CFBB0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08B1320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14BE1AE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2B917619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6529AA8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2DBCF1F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3D5F105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190F6A50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6B268BF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0C290510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069844C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5FD684E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40436CC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43D4268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6E91D88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1B25E03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5A17096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078A334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4DFE8340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5BDF018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4BC1037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1E54DAB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173971A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38C7269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69105B0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7AAEE8A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7BA3627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55B00A4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5186580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1993861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6EB8648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4A77EC4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224F294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45D2CE9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0B99EBF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7B4FA77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12"/>
                <w:szCs w:val="12"/>
              </w:rPr>
            </w:pPr>
          </w:p>
          <w:p w14:paraId="23ABED97">
            <w:pPr>
              <w:pStyle w:val="7"/>
              <w:spacing w:before="10" w:line="240" w:lineRule="auto"/>
              <w:ind w:right="0"/>
              <w:jc w:val="left"/>
              <w:rPr>
                <w:rFonts w:ascii="黑体" w:hAnsi="黑体" w:eastAsia="黑体" w:cs="黑体"/>
                <w:sz w:val="11"/>
                <w:szCs w:val="11"/>
              </w:rPr>
            </w:pPr>
          </w:p>
          <w:p w14:paraId="12458E63">
            <w:pPr>
              <w:pStyle w:val="7"/>
              <w:spacing w:line="240" w:lineRule="auto"/>
              <w:ind w:left="1467" w:right="0"/>
              <w:jc w:val="left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/>
                <w:color w:val="231F20"/>
                <w:spacing w:val="6"/>
                <w:sz w:val="12"/>
              </w:rPr>
              <w:t>21</w:t>
            </w:r>
          </w:p>
        </w:tc>
      </w:tr>
      <w:tr w14:paraId="13994D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exact"/>
        </w:trPr>
        <w:tc>
          <w:tcPr>
            <w:tcW w:w="592" w:type="dxa"/>
            <w:vMerge w:val="restart"/>
            <w:tcBorders>
              <w:top w:val="single" w:color="050100" w:sz="6" w:space="0"/>
              <w:left w:val="single" w:color="050100" w:sz="6" w:space="0"/>
              <w:right w:val="single" w:color="050100" w:sz="6" w:space="0"/>
            </w:tcBorders>
          </w:tcPr>
          <w:p w14:paraId="741F7B7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23AB5D90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28"/>
                <w:szCs w:val="28"/>
              </w:rPr>
            </w:pPr>
          </w:p>
          <w:p w14:paraId="3D1375EA">
            <w:pPr>
              <w:pStyle w:val="7"/>
              <w:spacing w:before="11" w:line="240" w:lineRule="auto"/>
              <w:ind w:right="0"/>
              <w:jc w:val="left"/>
              <w:rPr>
                <w:rFonts w:ascii="黑体" w:hAnsi="黑体" w:eastAsia="黑体" w:cs="黑体"/>
                <w:sz w:val="37"/>
                <w:szCs w:val="37"/>
              </w:rPr>
            </w:pPr>
          </w:p>
          <w:p w14:paraId="41172742">
            <w:pPr>
              <w:pStyle w:val="7"/>
              <w:spacing w:line="376" w:lineRule="exact"/>
              <w:ind w:left="144" w:right="142"/>
              <w:jc w:val="both"/>
              <w:rPr>
                <w:rFonts w:ascii="黑体" w:hAnsi="黑体" w:eastAsia="黑体" w:cs="黑体"/>
                <w:sz w:val="29"/>
                <w:szCs w:val="29"/>
              </w:rPr>
            </w:pP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配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光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曲</w:t>
            </w:r>
            <w:r>
              <w:rPr>
                <w:rFonts w:ascii="黑体" w:hAnsi="黑体" w:eastAsia="黑体" w:cs="黑体"/>
                <w:color w:val="231F20"/>
                <w:w w:val="99"/>
                <w:sz w:val="29"/>
                <w:szCs w:val="29"/>
              </w:rPr>
              <w:t xml:space="preserve"> </w:t>
            </w:r>
            <w:r>
              <w:rPr>
                <w:rFonts w:ascii="黑体" w:hAnsi="黑体" w:eastAsia="黑体" w:cs="黑体"/>
                <w:color w:val="231F20"/>
                <w:sz w:val="29"/>
                <w:szCs w:val="29"/>
              </w:rPr>
              <w:t>线</w:t>
            </w:r>
          </w:p>
        </w:tc>
        <w:tc>
          <w:tcPr>
            <w:tcW w:w="2907" w:type="dxa"/>
            <w:gridSpan w:val="2"/>
            <w:vMerge w:val="restart"/>
            <w:tcBorders>
              <w:top w:val="single" w:color="050100" w:sz="6" w:space="0"/>
              <w:left w:val="single" w:color="050100" w:sz="6" w:space="0"/>
              <w:right w:val="nil"/>
            </w:tcBorders>
          </w:tcPr>
          <w:p w14:paraId="36D2A12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5A532A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363A45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133D7C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572930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AAFA9E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0257AD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688216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80C28C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D0ACF5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128D18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DC715D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B2BF41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41A091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FB0C80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5EC8B0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177FC2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381AAF4">
            <w:pPr>
              <w:pStyle w:val="7"/>
              <w:spacing w:before="11" w:line="240" w:lineRule="auto"/>
              <w:ind w:right="0"/>
              <w:jc w:val="left"/>
              <w:rPr>
                <w:rFonts w:ascii="黑体" w:hAnsi="黑体" w:eastAsia="黑体" w:cs="黑体"/>
                <w:sz w:val="9"/>
                <w:szCs w:val="9"/>
              </w:rPr>
            </w:pPr>
          </w:p>
          <w:p w14:paraId="5A713DD7">
            <w:pPr>
              <w:pStyle w:val="7"/>
              <w:spacing w:line="240" w:lineRule="auto"/>
              <w:ind w:right="1"/>
              <w:jc w:val="righ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-90</w:t>
            </w:r>
          </w:p>
        </w:tc>
        <w:tc>
          <w:tcPr>
            <w:tcW w:w="352" w:type="dxa"/>
            <w:vMerge w:val="restart"/>
            <w:tcBorders>
              <w:top w:val="single" w:color="050100" w:sz="6" w:space="0"/>
              <w:left w:val="nil"/>
              <w:right w:val="nil"/>
            </w:tcBorders>
          </w:tcPr>
          <w:p w14:paraId="2D4D4BF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D4C2969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5E3DDC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6CB9CB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69E2DC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54F1CC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E13C4F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2FFE76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A44B3B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1946C6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B424F81">
            <w:pPr>
              <w:pStyle w:val="7"/>
              <w:spacing w:before="5" w:line="240" w:lineRule="auto"/>
              <w:ind w:right="0"/>
              <w:jc w:val="left"/>
              <w:rPr>
                <w:rFonts w:ascii="黑体" w:hAnsi="黑体" w:eastAsia="黑体" w:cs="黑体"/>
                <w:sz w:val="10"/>
                <w:szCs w:val="10"/>
              </w:rPr>
            </w:pPr>
          </w:p>
          <w:p w14:paraId="14FCCE9A">
            <w:pPr>
              <w:pStyle w:val="7"/>
              <w:spacing w:line="240" w:lineRule="auto"/>
              <w:ind w:left="3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-120</w:t>
            </w:r>
          </w:p>
        </w:tc>
        <w:tc>
          <w:tcPr>
            <w:tcW w:w="633" w:type="dxa"/>
            <w:vMerge w:val="restart"/>
            <w:tcBorders>
              <w:top w:val="single" w:color="050100" w:sz="6" w:space="0"/>
              <w:left w:val="nil"/>
              <w:right w:val="nil"/>
            </w:tcBorders>
          </w:tcPr>
          <w:p w14:paraId="35F6AF4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2644C1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A03CFF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2F0A6D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E4CFB1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4EAD30B">
            <w:pPr>
              <w:pStyle w:val="7"/>
              <w:spacing w:before="1" w:line="240" w:lineRule="auto"/>
              <w:ind w:right="0"/>
              <w:jc w:val="left"/>
              <w:rPr>
                <w:rFonts w:ascii="黑体" w:hAnsi="黑体" w:eastAsia="黑体" w:cs="黑体"/>
                <w:sz w:val="11"/>
                <w:szCs w:val="11"/>
              </w:rPr>
            </w:pPr>
          </w:p>
          <w:p w14:paraId="2A98405D">
            <w:pPr>
              <w:pStyle w:val="7"/>
              <w:spacing w:line="240" w:lineRule="auto"/>
              <w:ind w:left="166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-150</w:t>
            </w:r>
          </w:p>
        </w:tc>
        <w:tc>
          <w:tcPr>
            <w:tcW w:w="975" w:type="dxa"/>
            <w:gridSpan w:val="2"/>
            <w:tcBorders>
              <w:top w:val="single" w:color="050100" w:sz="6" w:space="0"/>
              <w:left w:val="nil"/>
              <w:bottom w:val="nil"/>
              <w:right w:val="nil"/>
            </w:tcBorders>
          </w:tcPr>
          <w:p w14:paraId="3536568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F5C4589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F929693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A40B74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FB0AFB0">
            <w:pPr>
              <w:pStyle w:val="7"/>
              <w:spacing w:before="62" w:line="240" w:lineRule="auto"/>
              <w:ind w:left="284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-/+180</w:t>
            </w:r>
          </w:p>
        </w:tc>
        <w:tc>
          <w:tcPr>
            <w:tcW w:w="451" w:type="dxa"/>
            <w:vMerge w:val="restart"/>
            <w:tcBorders>
              <w:top w:val="single" w:color="050100" w:sz="6" w:space="0"/>
              <w:left w:val="nil"/>
              <w:right w:val="nil"/>
            </w:tcBorders>
          </w:tcPr>
          <w:p w14:paraId="5738C8F9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38BEC7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145F94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A117144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24A4A89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18E90AE">
            <w:pPr>
              <w:pStyle w:val="7"/>
              <w:spacing w:before="1" w:line="240" w:lineRule="auto"/>
              <w:ind w:right="0"/>
              <w:jc w:val="left"/>
              <w:rPr>
                <w:rFonts w:ascii="黑体" w:hAnsi="黑体" w:eastAsia="黑体" w:cs="黑体"/>
                <w:sz w:val="11"/>
                <w:szCs w:val="11"/>
              </w:rPr>
            </w:pPr>
          </w:p>
          <w:p w14:paraId="25BAC87C">
            <w:pPr>
              <w:pStyle w:val="7"/>
              <w:spacing w:line="240" w:lineRule="auto"/>
              <w:ind w:left="147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150</w:t>
            </w:r>
          </w:p>
        </w:tc>
        <w:tc>
          <w:tcPr>
            <w:tcW w:w="353" w:type="dxa"/>
            <w:vMerge w:val="restart"/>
            <w:tcBorders>
              <w:top w:val="single" w:color="050100" w:sz="6" w:space="0"/>
              <w:left w:val="nil"/>
              <w:right w:val="nil"/>
            </w:tcBorders>
          </w:tcPr>
          <w:p w14:paraId="3B3B111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AF2B70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F5B1947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528D51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D64060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EF5C8F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8DAEF0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2FBE58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F9A825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15E59C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E1110E6">
            <w:pPr>
              <w:pStyle w:val="7"/>
              <w:spacing w:before="5" w:line="240" w:lineRule="auto"/>
              <w:ind w:right="0"/>
              <w:jc w:val="left"/>
              <w:rPr>
                <w:rFonts w:ascii="黑体" w:hAnsi="黑体" w:eastAsia="黑体" w:cs="黑体"/>
                <w:sz w:val="10"/>
                <w:szCs w:val="10"/>
              </w:rPr>
            </w:pPr>
          </w:p>
          <w:p w14:paraId="7E58E8B5">
            <w:pPr>
              <w:pStyle w:val="7"/>
              <w:spacing w:line="240" w:lineRule="auto"/>
              <w:ind w:left="212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120</w:t>
            </w:r>
          </w:p>
        </w:tc>
        <w:tc>
          <w:tcPr>
            <w:tcW w:w="3801" w:type="dxa"/>
            <w:gridSpan w:val="2"/>
            <w:vMerge w:val="restart"/>
            <w:tcBorders>
              <w:top w:val="single" w:color="050100" w:sz="6" w:space="0"/>
              <w:left w:val="nil"/>
              <w:right w:val="single" w:color="050100" w:sz="6" w:space="0"/>
            </w:tcBorders>
          </w:tcPr>
          <w:p w14:paraId="0921811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79573735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D9A2C8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53377C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5137A5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DC29D3C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5CF99F0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BDB619A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47042E6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3DDA8FDE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1AFAE9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0A1B124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8FA0538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A4295AF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FACBEFD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C503CF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AA05F52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65B3DF25">
            <w:pPr>
              <w:pStyle w:val="7"/>
              <w:spacing w:before="12" w:line="240" w:lineRule="auto"/>
              <w:ind w:right="0"/>
              <w:jc w:val="left"/>
              <w:rPr>
                <w:rFonts w:ascii="黑体" w:hAnsi="黑体" w:eastAsia="黑体" w:cs="黑体"/>
                <w:sz w:val="9"/>
                <w:szCs w:val="9"/>
              </w:rPr>
            </w:pPr>
          </w:p>
          <w:p w14:paraId="61B4E445">
            <w:pPr>
              <w:pStyle w:val="7"/>
              <w:spacing w:line="240" w:lineRule="auto"/>
              <w:ind w:left="49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90</w:t>
            </w:r>
          </w:p>
        </w:tc>
      </w:tr>
      <w:tr w14:paraId="6362DC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6D2E78A4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545C2CFF"/>
        </w:tc>
        <w:tc>
          <w:tcPr>
            <w:tcW w:w="352" w:type="dxa"/>
            <w:vMerge w:val="continue"/>
            <w:tcBorders>
              <w:left w:val="nil"/>
              <w:right w:val="nil"/>
            </w:tcBorders>
          </w:tcPr>
          <w:p w14:paraId="6428CF4F"/>
        </w:tc>
        <w:tc>
          <w:tcPr>
            <w:tcW w:w="633" w:type="dxa"/>
            <w:vMerge w:val="continue"/>
            <w:tcBorders>
              <w:left w:val="nil"/>
              <w:bottom w:val="nil"/>
              <w:right w:val="nil"/>
            </w:tcBorders>
          </w:tcPr>
          <w:p w14:paraId="0B5C11BB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B1006"/>
        </w:tc>
        <w:tc>
          <w:tcPr>
            <w:tcW w:w="451" w:type="dxa"/>
            <w:vMerge w:val="continue"/>
            <w:tcBorders>
              <w:left w:val="nil"/>
              <w:bottom w:val="nil"/>
              <w:right w:val="nil"/>
            </w:tcBorders>
          </w:tcPr>
          <w:p w14:paraId="6A8995B4"/>
        </w:tc>
        <w:tc>
          <w:tcPr>
            <w:tcW w:w="353" w:type="dxa"/>
            <w:vMerge w:val="continue"/>
            <w:tcBorders>
              <w:left w:val="nil"/>
              <w:right w:val="nil"/>
            </w:tcBorders>
          </w:tcPr>
          <w:p w14:paraId="68E22D1E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25B84464"/>
        </w:tc>
      </w:tr>
      <w:tr w14:paraId="7318E7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6D942449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047021B7"/>
        </w:tc>
        <w:tc>
          <w:tcPr>
            <w:tcW w:w="352" w:type="dxa"/>
            <w:vMerge w:val="continue"/>
            <w:tcBorders>
              <w:left w:val="nil"/>
              <w:bottom w:val="nil"/>
              <w:right w:val="nil"/>
            </w:tcBorders>
          </w:tcPr>
          <w:p w14:paraId="10FCDFF9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E99A5F2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70C74"/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196C8F11"/>
        </w:tc>
        <w:tc>
          <w:tcPr>
            <w:tcW w:w="353" w:type="dxa"/>
            <w:vMerge w:val="continue"/>
            <w:tcBorders>
              <w:left w:val="nil"/>
              <w:bottom w:val="nil"/>
              <w:right w:val="nil"/>
            </w:tcBorders>
          </w:tcPr>
          <w:p w14:paraId="7C0D85DA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65B8BC16"/>
        </w:tc>
      </w:tr>
      <w:tr w14:paraId="3F8B9F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7D2F8694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47363F5A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6564C98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24D8688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343FB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1996DF91">
            <w:pPr>
              <w:pStyle w:val="7"/>
              <w:spacing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2DF8E727">
            <w:pPr>
              <w:pStyle w:val="7"/>
              <w:spacing w:before="3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3BD5721A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7"/>
                <w:sz w:val="7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79C3C3A0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1127CEF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7EF58BFA"/>
        </w:tc>
      </w:tr>
      <w:tr w14:paraId="4549BB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44BB5F27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45E69AA4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A4A4537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0E9969C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5D9CB">
            <w:pPr>
              <w:pStyle w:val="7"/>
              <w:spacing w:before="10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233FCCBE">
            <w:pPr>
              <w:pStyle w:val="7"/>
              <w:spacing w:line="240" w:lineRule="auto"/>
              <w:ind w:right="118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115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0A75F4F2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6BD2C80B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55FB466C"/>
        </w:tc>
      </w:tr>
      <w:tr w14:paraId="5283FA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68DBE755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13E6A4C4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216BE22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000002D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72256">
            <w:pPr>
              <w:pStyle w:val="7"/>
              <w:spacing w:before="13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38A0C4D1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230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4D26E217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645A796F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3251DFD9"/>
        </w:tc>
      </w:tr>
      <w:tr w14:paraId="236180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546B0BCC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7C80D211"/>
        </w:tc>
        <w:tc>
          <w:tcPr>
            <w:tcW w:w="352" w:type="dxa"/>
            <w:vMerge w:val="restart"/>
            <w:tcBorders>
              <w:top w:val="nil"/>
              <w:left w:val="nil"/>
              <w:right w:val="nil"/>
            </w:tcBorders>
          </w:tcPr>
          <w:p w14:paraId="1FBA61F6">
            <w:pPr>
              <w:pStyle w:val="7"/>
              <w:spacing w:before="3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16B76CDB">
            <w:pPr>
              <w:pStyle w:val="7"/>
              <w:spacing w:line="240" w:lineRule="auto"/>
              <w:ind w:left="48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-60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507BEAB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99E0B">
            <w:pPr>
              <w:pStyle w:val="7"/>
              <w:spacing w:before="4"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4C76C615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345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117B6A91"/>
        </w:tc>
        <w:tc>
          <w:tcPr>
            <w:tcW w:w="353" w:type="dxa"/>
            <w:vMerge w:val="restart"/>
            <w:tcBorders>
              <w:top w:val="nil"/>
              <w:left w:val="nil"/>
              <w:right w:val="nil"/>
            </w:tcBorders>
          </w:tcPr>
          <w:p w14:paraId="5826D2C4">
            <w:pPr>
              <w:pStyle w:val="7"/>
              <w:spacing w:before="3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4F185EDC">
            <w:pPr>
              <w:pStyle w:val="7"/>
              <w:spacing w:line="240" w:lineRule="auto"/>
              <w:ind w:left="212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60</w:t>
            </w:r>
          </w:p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554A07DE"/>
        </w:tc>
      </w:tr>
      <w:tr w14:paraId="727A72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571A3CF4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64506711"/>
        </w:tc>
        <w:tc>
          <w:tcPr>
            <w:tcW w:w="352" w:type="dxa"/>
            <w:vMerge w:val="continue"/>
            <w:tcBorders>
              <w:left w:val="nil"/>
              <w:right w:val="nil"/>
            </w:tcBorders>
          </w:tcPr>
          <w:p w14:paraId="710495E7"/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1CC17BF3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60BF9">
            <w:pPr>
              <w:pStyle w:val="7"/>
              <w:spacing w:before="12" w:line="240" w:lineRule="auto"/>
              <w:ind w:right="0"/>
              <w:jc w:val="left"/>
              <w:rPr>
                <w:rFonts w:ascii="黑体" w:hAnsi="黑体" w:eastAsia="黑体" w:cs="黑体"/>
                <w:sz w:val="6"/>
                <w:szCs w:val="6"/>
              </w:rPr>
            </w:pPr>
          </w:p>
          <w:p w14:paraId="42CE4296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460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1DAD44B9"/>
        </w:tc>
        <w:tc>
          <w:tcPr>
            <w:tcW w:w="353" w:type="dxa"/>
            <w:vMerge w:val="continue"/>
            <w:tcBorders>
              <w:left w:val="nil"/>
              <w:right w:val="nil"/>
            </w:tcBorders>
          </w:tcPr>
          <w:p w14:paraId="6EB041DB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3AD713EA"/>
        </w:tc>
      </w:tr>
      <w:tr w14:paraId="23305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004802EB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52FE78E9"/>
        </w:tc>
        <w:tc>
          <w:tcPr>
            <w:tcW w:w="352" w:type="dxa"/>
            <w:vMerge w:val="continue"/>
            <w:tcBorders>
              <w:left w:val="nil"/>
              <w:right w:val="nil"/>
            </w:tcBorders>
          </w:tcPr>
          <w:p w14:paraId="7DE3CC34"/>
        </w:tc>
        <w:tc>
          <w:tcPr>
            <w:tcW w:w="633" w:type="dxa"/>
            <w:vMerge w:val="restart"/>
            <w:tcBorders>
              <w:top w:val="nil"/>
              <w:left w:val="nil"/>
              <w:right w:val="nil"/>
            </w:tcBorders>
          </w:tcPr>
          <w:p w14:paraId="41FDA0CF">
            <w:pPr>
              <w:pStyle w:val="7"/>
              <w:spacing w:before="56" w:line="240" w:lineRule="auto"/>
              <w:ind w:right="71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-30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2E223">
            <w:pPr>
              <w:pStyle w:val="7"/>
              <w:spacing w:before="3" w:line="240" w:lineRule="auto"/>
              <w:ind w:right="0"/>
              <w:jc w:val="left"/>
              <w:rPr>
                <w:rFonts w:ascii="黑体" w:hAnsi="黑体" w:eastAsia="黑体" w:cs="黑体"/>
                <w:sz w:val="8"/>
                <w:szCs w:val="8"/>
              </w:rPr>
            </w:pPr>
          </w:p>
          <w:p w14:paraId="59D7333A">
            <w:pPr>
              <w:pStyle w:val="7"/>
              <w:spacing w:line="240" w:lineRule="auto"/>
              <w:ind w:right="136"/>
              <w:jc w:val="center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575</w:t>
            </w:r>
          </w:p>
        </w:tc>
        <w:tc>
          <w:tcPr>
            <w:tcW w:w="451" w:type="dxa"/>
            <w:vMerge w:val="restart"/>
            <w:tcBorders>
              <w:top w:val="nil"/>
              <w:left w:val="nil"/>
              <w:right w:val="nil"/>
            </w:tcBorders>
          </w:tcPr>
          <w:p w14:paraId="353D47F4">
            <w:pPr>
              <w:pStyle w:val="7"/>
              <w:spacing w:before="56" w:line="240" w:lineRule="auto"/>
              <w:ind w:left="147" w:right="0"/>
              <w:jc w:val="left"/>
              <w:rPr>
                <w:rFonts w:ascii="Courier New" w:hAnsi="Courier New" w:eastAsia="Courier New" w:cs="Courier New"/>
                <w:sz w:val="7"/>
                <w:szCs w:val="7"/>
              </w:rPr>
            </w:pPr>
            <w:r>
              <w:rPr>
                <w:rFonts w:ascii="Courier New"/>
                <w:b/>
                <w:color w:val="231F20"/>
                <w:w w:val="105"/>
                <w:sz w:val="7"/>
              </w:rPr>
              <w:t>30</w:t>
            </w:r>
          </w:p>
        </w:tc>
        <w:tc>
          <w:tcPr>
            <w:tcW w:w="353" w:type="dxa"/>
            <w:vMerge w:val="continue"/>
            <w:tcBorders>
              <w:left w:val="nil"/>
              <w:right w:val="nil"/>
            </w:tcBorders>
          </w:tcPr>
          <w:p w14:paraId="1F733EF0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0C1040EE"/>
        </w:tc>
      </w:tr>
      <w:tr w14:paraId="7A17F9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 w:hRule="exact"/>
        </w:trPr>
        <w:tc>
          <w:tcPr>
            <w:tcW w:w="592" w:type="dxa"/>
            <w:vMerge w:val="continue"/>
            <w:tcBorders>
              <w:left w:val="single" w:color="050100" w:sz="6" w:space="0"/>
              <w:right w:val="single" w:color="050100" w:sz="6" w:space="0"/>
            </w:tcBorders>
          </w:tcPr>
          <w:p w14:paraId="6712B53C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right w:val="nil"/>
            </w:tcBorders>
          </w:tcPr>
          <w:p w14:paraId="41D10144"/>
        </w:tc>
        <w:tc>
          <w:tcPr>
            <w:tcW w:w="352" w:type="dxa"/>
            <w:vMerge w:val="continue"/>
            <w:tcBorders>
              <w:left w:val="nil"/>
              <w:right w:val="nil"/>
            </w:tcBorders>
          </w:tcPr>
          <w:p w14:paraId="59398B92"/>
        </w:tc>
        <w:tc>
          <w:tcPr>
            <w:tcW w:w="633" w:type="dxa"/>
            <w:vMerge w:val="continue"/>
            <w:tcBorders>
              <w:left w:val="nil"/>
              <w:right w:val="nil"/>
            </w:tcBorders>
          </w:tcPr>
          <w:p w14:paraId="3F5E151D"/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02896"/>
        </w:tc>
        <w:tc>
          <w:tcPr>
            <w:tcW w:w="451" w:type="dxa"/>
            <w:vMerge w:val="continue"/>
            <w:tcBorders>
              <w:left w:val="nil"/>
              <w:right w:val="nil"/>
            </w:tcBorders>
          </w:tcPr>
          <w:p w14:paraId="67F31419"/>
        </w:tc>
        <w:tc>
          <w:tcPr>
            <w:tcW w:w="353" w:type="dxa"/>
            <w:vMerge w:val="continue"/>
            <w:tcBorders>
              <w:left w:val="nil"/>
              <w:right w:val="nil"/>
            </w:tcBorders>
          </w:tcPr>
          <w:p w14:paraId="2AE5914C"/>
        </w:tc>
        <w:tc>
          <w:tcPr>
            <w:tcW w:w="3801" w:type="dxa"/>
            <w:gridSpan w:val="2"/>
            <w:vMerge w:val="continue"/>
            <w:tcBorders>
              <w:left w:val="nil"/>
              <w:right w:val="single" w:color="050100" w:sz="6" w:space="0"/>
            </w:tcBorders>
          </w:tcPr>
          <w:p w14:paraId="3CD04837"/>
        </w:tc>
      </w:tr>
      <w:tr w14:paraId="6B6B68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592" w:type="dxa"/>
            <w:vMerge w:val="continue"/>
            <w:tcBorders>
              <w:left w:val="single" w:color="050100" w:sz="6" w:space="0"/>
              <w:bottom w:val="single" w:color="050100" w:sz="6" w:space="0"/>
              <w:right w:val="single" w:color="050100" w:sz="6" w:space="0"/>
            </w:tcBorders>
          </w:tcPr>
          <w:p w14:paraId="596E0DAA"/>
        </w:tc>
        <w:tc>
          <w:tcPr>
            <w:tcW w:w="2907" w:type="dxa"/>
            <w:gridSpan w:val="2"/>
            <w:vMerge w:val="continue"/>
            <w:tcBorders>
              <w:left w:val="single" w:color="050100" w:sz="6" w:space="0"/>
              <w:bottom w:val="single" w:color="050100" w:sz="6" w:space="0"/>
              <w:right w:val="nil"/>
            </w:tcBorders>
          </w:tcPr>
          <w:p w14:paraId="7CFBE5E1"/>
        </w:tc>
        <w:tc>
          <w:tcPr>
            <w:tcW w:w="352" w:type="dxa"/>
            <w:vMerge w:val="continue"/>
            <w:tcBorders>
              <w:left w:val="nil"/>
              <w:bottom w:val="single" w:color="050100" w:sz="6" w:space="0"/>
              <w:right w:val="nil"/>
            </w:tcBorders>
          </w:tcPr>
          <w:p w14:paraId="1F3B2E67"/>
        </w:tc>
        <w:tc>
          <w:tcPr>
            <w:tcW w:w="633" w:type="dxa"/>
            <w:vMerge w:val="continue"/>
            <w:tcBorders>
              <w:left w:val="nil"/>
              <w:bottom w:val="single" w:color="050100" w:sz="6" w:space="0"/>
              <w:right w:val="nil"/>
            </w:tcBorders>
          </w:tcPr>
          <w:p w14:paraId="3BECC4E8"/>
        </w:tc>
        <w:tc>
          <w:tcPr>
            <w:tcW w:w="975" w:type="dxa"/>
            <w:gridSpan w:val="2"/>
            <w:tcBorders>
              <w:top w:val="nil"/>
              <w:left w:val="nil"/>
              <w:bottom w:val="single" w:color="050100" w:sz="6" w:space="0"/>
              <w:right w:val="nil"/>
            </w:tcBorders>
          </w:tcPr>
          <w:p w14:paraId="3DFC4326"/>
        </w:tc>
        <w:tc>
          <w:tcPr>
            <w:tcW w:w="451" w:type="dxa"/>
            <w:vMerge w:val="continue"/>
            <w:tcBorders>
              <w:left w:val="nil"/>
              <w:bottom w:val="single" w:color="050100" w:sz="6" w:space="0"/>
              <w:right w:val="nil"/>
            </w:tcBorders>
          </w:tcPr>
          <w:p w14:paraId="0C42A085"/>
        </w:tc>
        <w:tc>
          <w:tcPr>
            <w:tcW w:w="353" w:type="dxa"/>
            <w:vMerge w:val="continue"/>
            <w:tcBorders>
              <w:left w:val="nil"/>
              <w:bottom w:val="single" w:color="050100" w:sz="6" w:space="0"/>
              <w:right w:val="nil"/>
            </w:tcBorders>
          </w:tcPr>
          <w:p w14:paraId="26CDE534"/>
        </w:tc>
        <w:tc>
          <w:tcPr>
            <w:tcW w:w="3801" w:type="dxa"/>
            <w:gridSpan w:val="2"/>
            <w:vMerge w:val="continue"/>
            <w:tcBorders>
              <w:left w:val="nil"/>
              <w:bottom w:val="single" w:color="050100" w:sz="6" w:space="0"/>
              <w:right w:val="single" w:color="050100" w:sz="6" w:space="0"/>
            </w:tcBorders>
          </w:tcPr>
          <w:p w14:paraId="6B0CBF16"/>
        </w:tc>
      </w:tr>
    </w:tbl>
    <w:p w14:paraId="1BA33ECA">
      <w:pPr>
        <w:spacing w:after="0"/>
        <w:sectPr>
          <w:pgSz w:w="11910" w:h="16840"/>
          <w:pgMar w:top="400" w:right="800" w:bottom="280" w:left="800" w:header="720" w:footer="720" w:gutter="0"/>
          <w:cols w:space="720" w:num="1"/>
        </w:sectPr>
      </w:pPr>
    </w:p>
    <w:p w14:paraId="69A0403A">
      <w:pPr>
        <w:pStyle w:val="2"/>
        <w:spacing w:line="434" w:lineRule="exact"/>
        <w:ind w:right="0"/>
        <w:jc w:val="left"/>
      </w:pPr>
      <w:r>
        <w:pict>
          <v:shape id="_x0000_s1056" o:spid="_x0000_s1056" o:spt="202" type="#_x0000_t202" style="position:absolute;left:0pt;margin-left:45.65pt;margin-top:51.95pt;height:765.8pt;width:504.3pt;mso-position-horizontal-relative:page;mso-position-vertical-relative:page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3"/>
                    <w:tblW w:w="0" w:type="auto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92"/>
                    <w:gridCol w:w="2034"/>
                    <w:gridCol w:w="873"/>
                    <w:gridCol w:w="352"/>
                    <w:gridCol w:w="633"/>
                    <w:gridCol w:w="430"/>
                    <w:gridCol w:w="545"/>
                    <w:gridCol w:w="451"/>
                    <w:gridCol w:w="353"/>
                    <w:gridCol w:w="1089"/>
                    <w:gridCol w:w="2712"/>
                  </w:tblGrid>
                  <w:tr w14:paraId="2962B4A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28" w:hRule="exact"/>
                    </w:trPr>
                    <w:tc>
                      <w:tcPr>
                        <w:tcW w:w="2626" w:type="dxa"/>
                        <w:gridSpan w:val="2"/>
                        <w:tcBorders>
                          <w:top w:val="single" w:color="050100" w:sz="6" w:space="0"/>
                          <w:left w:val="single" w:color="050100" w:sz="6" w:space="0"/>
                          <w:bottom w:val="single" w:color="050100" w:sz="6" w:space="0"/>
                          <w:right w:val="single" w:color="050100" w:sz="4" w:space="0"/>
                        </w:tcBorders>
                      </w:tcPr>
                      <w:p w14:paraId="6EFAD6C0">
                        <w:pPr>
                          <w:pStyle w:val="7"/>
                          <w:spacing w:line="351" w:lineRule="exact"/>
                          <w:ind w:left="781"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灯具名称</w:t>
                        </w:r>
                      </w:p>
                    </w:tc>
                    <w:tc>
                      <w:tcPr>
                        <w:tcW w:w="2288" w:type="dxa"/>
                        <w:gridSpan w:val="4"/>
                        <w:tcBorders>
                          <w:top w:val="single" w:color="050100" w:sz="6" w:space="0"/>
                          <w:left w:val="single" w:color="050100" w:sz="4" w:space="0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1421C920">
                        <w:pPr>
                          <w:pStyle w:val="7"/>
                          <w:spacing w:line="352" w:lineRule="exact"/>
                          <w:ind w:left="430"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LED</w:t>
                        </w:r>
                        <w:r>
                          <w:rPr>
                            <w:rFonts w:ascii="黑体" w:hAnsi="黑体" w:eastAsia="黑体" w:cs="黑体"/>
                            <w:color w:val="231F20"/>
                            <w:spacing w:val="-72"/>
                            <w:sz w:val="29"/>
                            <w:szCs w:val="29"/>
                          </w:rPr>
                          <w:t xml:space="preserve"> </w:t>
                        </w: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草坪灯</w:t>
                        </w:r>
                      </w:p>
                    </w:tc>
                    <w:tc>
                      <w:tcPr>
                        <w:tcW w:w="2438" w:type="dxa"/>
                        <w:gridSpan w:val="4"/>
                        <w:tcBorders>
                          <w:top w:val="single" w:color="050100" w:sz="6" w:space="0"/>
                          <w:left w:val="single" w:color="050100" w:sz="6" w:space="0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4FDC010C">
                        <w:pPr>
                          <w:pStyle w:val="7"/>
                          <w:spacing w:line="351" w:lineRule="exact"/>
                          <w:ind w:left="742"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</w:p>
                    </w:tc>
                    <w:tc>
                      <w:tcPr>
                        <w:tcW w:w="2712" w:type="dxa"/>
                        <w:tcBorders>
                          <w:top w:val="single" w:color="050100" w:sz="6" w:space="0"/>
                          <w:left w:val="single" w:color="050100" w:sz="6" w:space="0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737B1291">
                        <w:pPr>
                          <w:pStyle w:val="7"/>
                          <w:spacing w:line="351" w:lineRule="exact"/>
                          <w:ind w:left="473"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</w:p>
                    </w:tc>
                  </w:tr>
                  <w:tr w14:paraId="60A1591E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28" w:hRule="exact"/>
                    </w:trPr>
                    <w:tc>
                      <w:tcPr>
                        <w:tcW w:w="592" w:type="dxa"/>
                        <w:vMerge w:val="restart"/>
                        <w:tcBorders>
                          <w:top w:val="single" w:color="050100" w:sz="6" w:space="0"/>
                          <w:left w:val="single" w:color="050100" w:sz="6" w:space="0"/>
                          <w:right w:val="single" w:color="050100" w:sz="6" w:space="0"/>
                        </w:tcBorders>
                      </w:tcPr>
                      <w:p w14:paraId="08216876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28"/>
                            <w:szCs w:val="28"/>
                          </w:rPr>
                        </w:pPr>
                      </w:p>
                      <w:p w14:paraId="4BDE5C00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28"/>
                            <w:szCs w:val="28"/>
                          </w:rPr>
                        </w:pPr>
                      </w:p>
                      <w:p w14:paraId="6C65102E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28"/>
                            <w:szCs w:val="28"/>
                          </w:rPr>
                        </w:pPr>
                      </w:p>
                      <w:p w14:paraId="3D7E0C3F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28"/>
                            <w:szCs w:val="28"/>
                          </w:rPr>
                        </w:pPr>
                      </w:p>
                      <w:p w14:paraId="507A31AC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28"/>
                            <w:szCs w:val="28"/>
                          </w:rPr>
                        </w:pPr>
                      </w:p>
                      <w:p w14:paraId="05F66951">
                        <w:pPr>
                          <w:pStyle w:val="7"/>
                          <w:spacing w:before="220" w:line="376" w:lineRule="exact"/>
                          <w:ind w:left="154" w:right="132"/>
                          <w:jc w:val="both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灯 具 参 数</w:t>
                        </w:r>
                      </w:p>
                    </w:tc>
                    <w:tc>
                      <w:tcPr>
                        <w:tcW w:w="2034" w:type="dxa"/>
                        <w:tcBorders>
                          <w:top w:val="single" w:color="050100" w:sz="6" w:space="0"/>
                          <w:left w:val="single" w:color="050100" w:sz="6" w:space="0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01AD82F1">
                        <w:pPr>
                          <w:pStyle w:val="7"/>
                          <w:spacing w:line="359" w:lineRule="exact"/>
                          <w:ind w:left="10"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壳体材质</w:t>
                        </w:r>
                      </w:p>
                    </w:tc>
                    <w:tc>
                      <w:tcPr>
                        <w:tcW w:w="2288" w:type="dxa"/>
                        <w:gridSpan w:val="4"/>
                        <w:tcBorders>
                          <w:top w:val="single" w:color="050100" w:sz="6" w:space="0"/>
                          <w:left w:val="single" w:color="050100" w:sz="6" w:space="0"/>
                          <w:bottom w:val="single" w:color="050100" w:sz="6" w:space="0"/>
                          <w:right w:val="single" w:color="050100" w:sz="4" w:space="0"/>
                        </w:tcBorders>
                      </w:tcPr>
                      <w:p w14:paraId="2157DA2B">
                        <w:pPr>
                          <w:pStyle w:val="7"/>
                          <w:spacing w:line="359" w:lineRule="exact"/>
                          <w:ind w:left="682"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spacing w:val="1"/>
                            <w:w w:val="99"/>
                            <w:sz w:val="29"/>
                            <w:szCs w:val="29"/>
                          </w:rPr>
                          <w:t>铝合</w:t>
                        </w: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金</w:t>
                        </w:r>
                      </w:p>
                    </w:tc>
                    <w:tc>
                      <w:tcPr>
                        <w:tcW w:w="2438" w:type="dxa"/>
                        <w:gridSpan w:val="4"/>
                        <w:tcBorders>
                          <w:top w:val="single" w:color="050100" w:sz="6" w:space="0"/>
                          <w:left w:val="single" w:color="050100" w:sz="4" w:space="0"/>
                          <w:bottom w:val="single" w:color="050100" w:sz="6" w:space="0"/>
                          <w:right w:val="single" w:color="050100" w:sz="4" w:space="0"/>
                        </w:tcBorders>
                      </w:tcPr>
                      <w:p w14:paraId="4F484791">
                        <w:pPr>
                          <w:pStyle w:val="7"/>
                          <w:spacing w:line="359" w:lineRule="exact"/>
                          <w:ind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灯具接线方式</w:t>
                        </w:r>
                      </w:p>
                    </w:tc>
                    <w:tc>
                      <w:tcPr>
                        <w:tcW w:w="2712" w:type="dxa"/>
                        <w:tcBorders>
                          <w:top w:val="single" w:color="050100" w:sz="6" w:space="0"/>
                          <w:left w:val="single" w:color="050100" w:sz="4" w:space="0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08F33866">
                        <w:pPr>
                          <w:pStyle w:val="7"/>
                          <w:spacing w:line="362" w:lineRule="exact"/>
                          <w:ind w:left="843"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主线并连</w:t>
                        </w:r>
                      </w:p>
                    </w:tc>
                  </w:tr>
                  <w:tr w14:paraId="28795924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28" w:hRule="exact"/>
                    </w:trPr>
                    <w:tc>
                      <w:tcPr>
                        <w:tcW w:w="592" w:type="dxa"/>
                        <w:vMerge w:val="continue"/>
                        <w:tcBorders>
                          <w:left w:val="single" w:color="050100" w:sz="6" w:space="0"/>
                          <w:right w:val="single" w:color="050100" w:sz="6" w:space="0"/>
                        </w:tcBorders>
                      </w:tcPr>
                      <w:p w14:paraId="76ECDEF4"/>
                    </w:tc>
                    <w:tc>
                      <w:tcPr>
                        <w:tcW w:w="2034" w:type="dxa"/>
                        <w:tcBorders>
                          <w:top w:val="single" w:color="050100" w:sz="6" w:space="0"/>
                          <w:left w:val="single" w:color="050100" w:sz="6" w:space="0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7E47E24A">
                        <w:pPr>
                          <w:pStyle w:val="7"/>
                          <w:spacing w:line="359" w:lineRule="exact"/>
                          <w:ind w:left="10"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封装类型</w:t>
                        </w:r>
                      </w:p>
                    </w:tc>
                    <w:tc>
                      <w:tcPr>
                        <w:tcW w:w="2288" w:type="dxa"/>
                        <w:gridSpan w:val="4"/>
                        <w:tcBorders>
                          <w:top w:val="single" w:color="050100" w:sz="6" w:space="0"/>
                          <w:left w:val="single" w:color="050100" w:sz="6" w:space="0"/>
                          <w:bottom w:val="single" w:color="050100" w:sz="6" w:space="0"/>
                          <w:right w:val="single" w:color="050100" w:sz="4" w:space="0"/>
                        </w:tcBorders>
                      </w:tcPr>
                      <w:p w14:paraId="30DF1466">
                        <w:pPr>
                          <w:pStyle w:val="7"/>
                          <w:spacing w:line="359" w:lineRule="exact"/>
                          <w:ind w:left="538"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二次封装</w:t>
                        </w:r>
                      </w:p>
                    </w:tc>
                    <w:tc>
                      <w:tcPr>
                        <w:tcW w:w="2438" w:type="dxa"/>
                        <w:gridSpan w:val="4"/>
                        <w:tcBorders>
                          <w:top w:val="single" w:color="050100" w:sz="6" w:space="0"/>
                          <w:left w:val="single" w:color="050100" w:sz="4" w:space="0"/>
                          <w:bottom w:val="single" w:color="050100" w:sz="6" w:space="0"/>
                          <w:right w:val="single" w:color="050100" w:sz="4" w:space="0"/>
                        </w:tcBorders>
                      </w:tcPr>
                      <w:p w14:paraId="0628281D">
                        <w:pPr>
                          <w:pStyle w:val="7"/>
                          <w:spacing w:line="359" w:lineRule="exact"/>
                          <w:ind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灯具出线方式</w:t>
                        </w:r>
                      </w:p>
                    </w:tc>
                    <w:tc>
                      <w:tcPr>
                        <w:tcW w:w="2712" w:type="dxa"/>
                        <w:tcBorders>
                          <w:top w:val="single" w:color="050100" w:sz="6" w:space="0"/>
                          <w:left w:val="single" w:color="050100" w:sz="4" w:space="0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499081AB">
                        <w:pPr>
                          <w:pStyle w:val="7"/>
                          <w:spacing w:line="359" w:lineRule="exact"/>
                          <w:ind w:left="696"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单出三芯线</w:t>
                        </w:r>
                      </w:p>
                    </w:tc>
                  </w:tr>
                  <w:tr w14:paraId="1C5FCC2D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28" w:hRule="exact"/>
                    </w:trPr>
                    <w:tc>
                      <w:tcPr>
                        <w:tcW w:w="592" w:type="dxa"/>
                        <w:vMerge w:val="continue"/>
                        <w:tcBorders>
                          <w:left w:val="single" w:color="050100" w:sz="6" w:space="0"/>
                          <w:right w:val="single" w:color="050100" w:sz="6" w:space="0"/>
                        </w:tcBorders>
                      </w:tcPr>
                      <w:p w14:paraId="6574C505"/>
                    </w:tc>
                    <w:tc>
                      <w:tcPr>
                        <w:tcW w:w="2034" w:type="dxa"/>
                        <w:tcBorders>
                          <w:top w:val="single" w:color="050100" w:sz="6" w:space="0"/>
                          <w:left w:val="single" w:color="050100" w:sz="6" w:space="0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68EEA463">
                        <w:pPr>
                          <w:pStyle w:val="7"/>
                          <w:spacing w:line="359" w:lineRule="exact"/>
                          <w:ind w:left="1"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配光</w:t>
                        </w:r>
                      </w:p>
                    </w:tc>
                    <w:tc>
                      <w:tcPr>
                        <w:tcW w:w="2288" w:type="dxa"/>
                        <w:gridSpan w:val="4"/>
                        <w:tcBorders>
                          <w:top w:val="single" w:color="050100" w:sz="6" w:space="0"/>
                          <w:left w:val="single" w:color="050100" w:sz="6" w:space="0"/>
                          <w:bottom w:val="single" w:color="050100" w:sz="6" w:space="0"/>
                          <w:right w:val="single" w:color="050100" w:sz="4" w:space="0"/>
                        </w:tcBorders>
                      </w:tcPr>
                      <w:p w14:paraId="16848B59">
                        <w:pPr>
                          <w:pStyle w:val="7"/>
                          <w:spacing w:line="359" w:lineRule="exact"/>
                          <w:ind w:left="529"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圆形配光</w:t>
                        </w:r>
                      </w:p>
                    </w:tc>
                    <w:tc>
                      <w:tcPr>
                        <w:tcW w:w="2438" w:type="dxa"/>
                        <w:gridSpan w:val="4"/>
                        <w:tcBorders>
                          <w:top w:val="single" w:color="050100" w:sz="6" w:space="0"/>
                          <w:left w:val="single" w:color="050100" w:sz="4" w:space="0"/>
                          <w:bottom w:val="single" w:color="050100" w:sz="6" w:space="0"/>
                          <w:right w:val="single" w:color="050100" w:sz="4" w:space="0"/>
                        </w:tcBorders>
                      </w:tcPr>
                      <w:p w14:paraId="6DF99357">
                        <w:pPr>
                          <w:pStyle w:val="7"/>
                          <w:spacing w:line="359" w:lineRule="exact"/>
                          <w:ind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外部接线线长</w:t>
                        </w:r>
                      </w:p>
                    </w:tc>
                    <w:tc>
                      <w:tcPr>
                        <w:tcW w:w="2712" w:type="dxa"/>
                        <w:tcBorders>
                          <w:top w:val="single" w:color="050100" w:sz="6" w:space="0"/>
                          <w:left w:val="single" w:color="050100" w:sz="4" w:space="0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01AA39C9">
                        <w:pPr>
                          <w:pStyle w:val="7"/>
                          <w:spacing w:line="359" w:lineRule="exact"/>
                          <w:ind w:left="149" w:right="0"/>
                          <w:jc w:val="center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hint="eastAsia" w:ascii="黑体" w:eastAsia="宋体"/>
                            <w:color w:val="231F20"/>
                            <w:sz w:val="29"/>
                            <w:lang w:val="en-US" w:eastAsia="zh-CN"/>
                          </w:rPr>
                          <w:t>≥</w:t>
                        </w:r>
                        <w:r>
                          <w:rPr>
                            <w:rFonts w:ascii="黑体"/>
                            <w:color w:val="231F20"/>
                            <w:spacing w:val="1"/>
                            <w:w w:val="99"/>
                            <w:sz w:val="29"/>
                          </w:rPr>
                          <w:t>250m</w:t>
                        </w:r>
                        <w:r>
                          <w:rPr>
                            <w:rFonts w:ascii="黑体"/>
                            <w:color w:val="231F20"/>
                            <w:w w:val="99"/>
                            <w:sz w:val="29"/>
                          </w:rPr>
                          <w:t>m</w:t>
                        </w:r>
                      </w:p>
                    </w:tc>
                  </w:tr>
                  <w:tr w14:paraId="36FA4382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26" w:hRule="exact"/>
                    </w:trPr>
                    <w:tc>
                      <w:tcPr>
                        <w:tcW w:w="592" w:type="dxa"/>
                        <w:vMerge w:val="continue"/>
                        <w:tcBorders>
                          <w:left w:val="single" w:color="050100" w:sz="6" w:space="0"/>
                          <w:right w:val="single" w:color="050100" w:sz="6" w:space="0"/>
                        </w:tcBorders>
                      </w:tcPr>
                      <w:p w14:paraId="456E48B4"/>
                    </w:tc>
                    <w:tc>
                      <w:tcPr>
                        <w:tcW w:w="2034" w:type="dxa"/>
                        <w:tcBorders>
                          <w:top w:val="single" w:color="050100" w:sz="6" w:space="0"/>
                          <w:left w:val="single" w:color="050100" w:sz="6" w:space="0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302B6E78">
                        <w:pPr>
                          <w:pStyle w:val="7"/>
                          <w:spacing w:line="359" w:lineRule="exact"/>
                          <w:ind w:left="1"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光源</w:t>
                        </w:r>
                      </w:p>
                    </w:tc>
                    <w:tc>
                      <w:tcPr>
                        <w:tcW w:w="2288" w:type="dxa"/>
                        <w:gridSpan w:val="4"/>
                        <w:tcBorders>
                          <w:top w:val="single" w:color="050100" w:sz="6" w:space="0"/>
                          <w:left w:val="single" w:color="050100" w:sz="6" w:space="0"/>
                          <w:bottom w:val="single" w:color="050100" w:sz="6" w:space="0"/>
                          <w:right w:val="single" w:color="050100" w:sz="4" w:space="0"/>
                        </w:tcBorders>
                      </w:tcPr>
                      <w:p w14:paraId="13DF8682">
                        <w:pPr>
                          <w:pStyle w:val="7"/>
                          <w:spacing w:line="359" w:lineRule="exact"/>
                          <w:ind w:right="42"/>
                          <w:jc w:val="center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/>
                            <w:color w:val="231F20"/>
                            <w:spacing w:val="1"/>
                            <w:w w:val="99"/>
                            <w:sz w:val="29"/>
                          </w:rPr>
                          <w:t>LE</w:t>
                        </w:r>
                        <w:r>
                          <w:rPr>
                            <w:rFonts w:ascii="黑体"/>
                            <w:color w:val="231F20"/>
                            <w:w w:val="99"/>
                            <w:sz w:val="29"/>
                          </w:rPr>
                          <w:t>D</w:t>
                        </w:r>
                      </w:p>
                    </w:tc>
                    <w:tc>
                      <w:tcPr>
                        <w:tcW w:w="2438" w:type="dxa"/>
                        <w:gridSpan w:val="4"/>
                        <w:tcBorders>
                          <w:top w:val="single" w:color="050100" w:sz="6" w:space="0"/>
                          <w:left w:val="single" w:color="050100" w:sz="4" w:space="0"/>
                          <w:bottom w:val="single" w:color="050100" w:sz="6" w:space="0"/>
                          <w:right w:val="single" w:color="050100" w:sz="4" w:space="0"/>
                        </w:tcBorders>
                      </w:tcPr>
                      <w:p w14:paraId="3083F700">
                        <w:pPr>
                          <w:pStyle w:val="7"/>
                          <w:spacing w:line="359" w:lineRule="exact"/>
                          <w:ind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额定工作环境温度</w:t>
                        </w:r>
                      </w:p>
                    </w:tc>
                    <w:tc>
                      <w:tcPr>
                        <w:tcW w:w="2712" w:type="dxa"/>
                        <w:tcBorders>
                          <w:top w:val="single" w:color="050100" w:sz="6" w:space="0"/>
                          <w:left w:val="single" w:color="050100" w:sz="4" w:space="0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299387DC">
                        <w:pPr>
                          <w:pStyle w:val="7"/>
                          <w:spacing w:line="359" w:lineRule="exact"/>
                          <w:ind w:left="863"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-20</w:t>
                        </w:r>
                        <w:r>
                          <w:rPr>
                            <w:rFonts w:ascii="黑体" w:hAnsi="黑体" w:eastAsia="黑体" w:cs="黑体"/>
                            <w:color w:val="231F20"/>
                            <w:spacing w:val="1"/>
                            <w:w w:val="99"/>
                            <w:sz w:val="29"/>
                            <w:szCs w:val="29"/>
                          </w:rPr>
                          <w:t>～</w:t>
                        </w: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45°</w:t>
                        </w:r>
                      </w:p>
                    </w:tc>
                  </w:tr>
                  <w:tr w14:paraId="285C84D6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28" w:hRule="exact"/>
                    </w:trPr>
                    <w:tc>
                      <w:tcPr>
                        <w:tcW w:w="592" w:type="dxa"/>
                        <w:vMerge w:val="continue"/>
                        <w:tcBorders>
                          <w:left w:val="single" w:color="050100" w:sz="6" w:space="0"/>
                          <w:right w:val="single" w:color="050100" w:sz="6" w:space="0"/>
                        </w:tcBorders>
                      </w:tcPr>
                      <w:p w14:paraId="109D14A6"/>
                    </w:tc>
                    <w:tc>
                      <w:tcPr>
                        <w:tcW w:w="2034" w:type="dxa"/>
                        <w:tcBorders>
                          <w:top w:val="single" w:color="050100" w:sz="6" w:space="0"/>
                          <w:left w:val="single" w:color="050100" w:sz="6" w:space="0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68B1582B">
                        <w:pPr>
                          <w:pStyle w:val="7"/>
                          <w:spacing w:line="360" w:lineRule="exact"/>
                          <w:ind w:left="1"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额定电压</w:t>
                        </w:r>
                      </w:p>
                    </w:tc>
                    <w:tc>
                      <w:tcPr>
                        <w:tcW w:w="2288" w:type="dxa"/>
                        <w:gridSpan w:val="4"/>
                        <w:tcBorders>
                          <w:top w:val="single" w:color="050100" w:sz="6" w:space="0"/>
                          <w:left w:val="single" w:color="050100" w:sz="6" w:space="0"/>
                          <w:bottom w:val="single" w:color="050100" w:sz="6" w:space="0"/>
                          <w:right w:val="single" w:color="050100" w:sz="4" w:space="0"/>
                        </w:tcBorders>
                      </w:tcPr>
                      <w:p w14:paraId="46BEAE43">
                        <w:pPr>
                          <w:pStyle w:val="7"/>
                          <w:spacing w:line="360" w:lineRule="exact"/>
                          <w:ind w:left="681"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/>
                            <w:color w:val="231F20"/>
                            <w:spacing w:val="1"/>
                            <w:w w:val="99"/>
                            <w:sz w:val="29"/>
                          </w:rPr>
                          <w:t>AC220</w:t>
                        </w:r>
                        <w:r>
                          <w:rPr>
                            <w:rFonts w:ascii="黑体"/>
                            <w:color w:val="231F20"/>
                            <w:w w:val="99"/>
                            <w:sz w:val="29"/>
                          </w:rPr>
                          <w:t>V</w:t>
                        </w:r>
                      </w:p>
                    </w:tc>
                    <w:tc>
                      <w:tcPr>
                        <w:tcW w:w="2438" w:type="dxa"/>
                        <w:gridSpan w:val="4"/>
                        <w:tcBorders>
                          <w:top w:val="single" w:color="050100" w:sz="6" w:space="0"/>
                          <w:left w:val="single" w:color="050100" w:sz="4" w:space="0"/>
                          <w:bottom w:val="single" w:color="050100" w:sz="6" w:space="0"/>
                          <w:right w:val="single" w:color="050100" w:sz="4" w:space="0"/>
                        </w:tcBorders>
                      </w:tcPr>
                      <w:p w14:paraId="33071DA5">
                        <w:pPr>
                          <w:pStyle w:val="7"/>
                          <w:spacing w:line="360" w:lineRule="exact"/>
                          <w:ind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IP</w:t>
                        </w:r>
                        <w:r>
                          <w:rPr>
                            <w:rFonts w:ascii="黑体" w:hAnsi="黑体" w:eastAsia="黑体" w:cs="黑体"/>
                            <w:color w:val="231F20"/>
                            <w:spacing w:val="-73"/>
                            <w:sz w:val="29"/>
                            <w:szCs w:val="29"/>
                          </w:rPr>
                          <w:t xml:space="preserve"> </w:t>
                        </w: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等级</w:t>
                        </w:r>
                      </w:p>
                    </w:tc>
                    <w:tc>
                      <w:tcPr>
                        <w:tcW w:w="2712" w:type="dxa"/>
                        <w:tcBorders>
                          <w:top w:val="single" w:color="050100" w:sz="6" w:space="0"/>
                          <w:left w:val="single" w:color="050100" w:sz="4" w:space="0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66F8B93A">
                        <w:pPr>
                          <w:pStyle w:val="7"/>
                          <w:spacing w:line="360" w:lineRule="exact"/>
                          <w:ind w:left="110" w:right="0"/>
                          <w:jc w:val="center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hint="eastAsia" w:ascii="黑体" w:eastAsia="宋体"/>
                            <w:color w:val="231F20"/>
                            <w:sz w:val="29"/>
                            <w:lang w:val="en-US" w:eastAsia="zh-CN"/>
                          </w:rPr>
                          <w:t>≥</w:t>
                        </w:r>
                        <w:r>
                          <w:rPr>
                            <w:rFonts w:ascii="黑体"/>
                            <w:color w:val="231F20"/>
                            <w:w w:val="99"/>
                            <w:sz w:val="29"/>
                          </w:rPr>
                          <w:t>IP</w:t>
                        </w:r>
                        <w:r>
                          <w:rPr>
                            <w:rFonts w:ascii="黑体"/>
                            <w:color w:val="231F20"/>
                            <w:spacing w:val="2"/>
                            <w:w w:val="99"/>
                            <w:sz w:val="29"/>
                          </w:rPr>
                          <w:t>6</w:t>
                        </w:r>
                        <w:r>
                          <w:rPr>
                            <w:rFonts w:ascii="黑体"/>
                            <w:color w:val="231F20"/>
                            <w:w w:val="99"/>
                            <w:sz w:val="29"/>
                          </w:rPr>
                          <w:t>5</w:t>
                        </w:r>
                      </w:p>
                    </w:tc>
                  </w:tr>
                  <w:tr w14:paraId="22EC5964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78" w:hRule="exact"/>
                    </w:trPr>
                    <w:tc>
                      <w:tcPr>
                        <w:tcW w:w="592" w:type="dxa"/>
                        <w:vMerge w:val="continue"/>
                        <w:tcBorders>
                          <w:left w:val="single" w:color="050100" w:sz="6" w:space="0"/>
                          <w:right w:val="single" w:color="050100" w:sz="6" w:space="0"/>
                        </w:tcBorders>
                      </w:tcPr>
                      <w:p w14:paraId="73CD7863"/>
                    </w:tc>
                    <w:tc>
                      <w:tcPr>
                        <w:tcW w:w="2034" w:type="dxa"/>
                        <w:tcBorders>
                          <w:top w:val="single" w:color="050100" w:sz="6" w:space="0"/>
                          <w:left w:val="single" w:color="050100" w:sz="6" w:space="0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33BBA12C">
                        <w:pPr>
                          <w:pStyle w:val="7"/>
                          <w:spacing w:before="5" w:line="240" w:lineRule="auto"/>
                          <w:ind w:left="1"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灯具光效</w:t>
                        </w:r>
                      </w:p>
                    </w:tc>
                    <w:tc>
                      <w:tcPr>
                        <w:tcW w:w="2288" w:type="dxa"/>
                        <w:gridSpan w:val="4"/>
                        <w:tcBorders>
                          <w:top w:val="single" w:color="050100" w:sz="6" w:space="0"/>
                          <w:left w:val="single" w:color="050100" w:sz="6" w:space="0"/>
                          <w:bottom w:val="single" w:color="050100" w:sz="6" w:space="0"/>
                          <w:right w:val="single" w:color="050100" w:sz="4" w:space="0"/>
                        </w:tcBorders>
                      </w:tcPr>
                      <w:p w14:paraId="086962C3">
                        <w:pPr>
                          <w:pStyle w:val="7"/>
                          <w:spacing w:before="5" w:line="240" w:lineRule="auto"/>
                          <w:ind w:left="460"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/>
                            <w:color w:val="231F20"/>
                            <w:w w:val="99"/>
                            <w:sz w:val="29"/>
                          </w:rPr>
                          <w:t>4</w:t>
                        </w:r>
                        <w:r>
                          <w:rPr>
                            <w:rFonts w:ascii="黑体"/>
                            <w:color w:val="231F20"/>
                            <w:spacing w:val="1"/>
                            <w:w w:val="99"/>
                            <w:sz w:val="29"/>
                          </w:rPr>
                          <w:t>5</w:t>
                        </w:r>
                        <w:r>
                          <w:rPr>
                            <w:rFonts w:ascii="黑体"/>
                            <w:color w:val="231F20"/>
                            <w:w w:val="99"/>
                            <w:sz w:val="29"/>
                          </w:rPr>
                          <w:t>.3</w:t>
                        </w:r>
                        <w:r>
                          <w:rPr>
                            <w:rFonts w:ascii="黑体"/>
                            <w:color w:val="231F20"/>
                            <w:spacing w:val="1"/>
                            <w:w w:val="99"/>
                            <w:sz w:val="29"/>
                          </w:rPr>
                          <w:t>7</w:t>
                        </w:r>
                        <w:r>
                          <w:rPr>
                            <w:rFonts w:ascii="黑体"/>
                            <w:color w:val="231F20"/>
                            <w:w w:val="99"/>
                            <w:sz w:val="29"/>
                          </w:rPr>
                          <w:t>lm/W</w:t>
                        </w:r>
                      </w:p>
                    </w:tc>
                    <w:tc>
                      <w:tcPr>
                        <w:tcW w:w="2438" w:type="dxa"/>
                        <w:gridSpan w:val="4"/>
                        <w:tcBorders>
                          <w:top w:val="single" w:color="050100" w:sz="6" w:space="0"/>
                          <w:left w:val="single" w:color="050100" w:sz="4" w:space="0"/>
                          <w:bottom w:val="single" w:color="050100" w:sz="6" w:space="0"/>
                          <w:right w:val="single" w:color="050100" w:sz="4" w:space="0"/>
                        </w:tcBorders>
                      </w:tcPr>
                      <w:p w14:paraId="6994E7E0">
                        <w:pPr>
                          <w:pStyle w:val="7"/>
                          <w:spacing w:before="5" w:line="240" w:lineRule="auto"/>
                          <w:ind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阻燃等级</w:t>
                        </w:r>
                      </w:p>
                    </w:tc>
                    <w:tc>
                      <w:tcPr>
                        <w:tcW w:w="2712" w:type="dxa"/>
                        <w:tcBorders>
                          <w:top w:val="single" w:color="050100" w:sz="6" w:space="0"/>
                          <w:left w:val="single" w:color="050100" w:sz="4" w:space="0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28935FE5">
                        <w:pPr>
                          <w:pStyle w:val="7"/>
                          <w:spacing w:before="5" w:line="240" w:lineRule="auto"/>
                          <w:ind w:left="163" w:right="0"/>
                          <w:jc w:val="center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/>
                            <w:color w:val="231F20"/>
                            <w:spacing w:val="1"/>
                            <w:w w:val="99"/>
                            <w:sz w:val="29"/>
                          </w:rPr>
                          <w:t>V-</w:t>
                        </w:r>
                        <w:r>
                          <w:rPr>
                            <w:rFonts w:ascii="黑体"/>
                            <w:color w:val="231F20"/>
                            <w:w w:val="99"/>
                            <w:sz w:val="29"/>
                          </w:rPr>
                          <w:t>0</w:t>
                        </w:r>
                      </w:p>
                    </w:tc>
                  </w:tr>
                  <w:tr w14:paraId="209B17E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28" w:hRule="exact"/>
                    </w:trPr>
                    <w:tc>
                      <w:tcPr>
                        <w:tcW w:w="592" w:type="dxa"/>
                        <w:vMerge w:val="continue"/>
                        <w:tcBorders>
                          <w:left w:val="single" w:color="050100" w:sz="6" w:space="0"/>
                          <w:right w:val="single" w:color="050100" w:sz="6" w:space="0"/>
                        </w:tcBorders>
                      </w:tcPr>
                      <w:p w14:paraId="6F11303D"/>
                    </w:tc>
                    <w:tc>
                      <w:tcPr>
                        <w:tcW w:w="2034" w:type="dxa"/>
                        <w:tcBorders>
                          <w:top w:val="single" w:color="050100" w:sz="6" w:space="0"/>
                          <w:left w:val="single" w:color="050100" w:sz="6" w:space="0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4E7B9FBC">
                        <w:pPr>
                          <w:pStyle w:val="7"/>
                          <w:spacing w:line="359" w:lineRule="exact"/>
                          <w:ind w:left="1"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额定功率</w:t>
                        </w:r>
                        <w:r>
                          <w:rPr>
                            <w:rFonts w:hint="eastAsia" w:ascii="宋体" w:hAnsi="宋体" w:cs="宋体"/>
                            <w:szCs w:val="21"/>
                          </w:rPr>
                          <w:t>★</w:t>
                        </w:r>
                      </w:p>
                    </w:tc>
                    <w:tc>
                      <w:tcPr>
                        <w:tcW w:w="2288" w:type="dxa"/>
                        <w:gridSpan w:val="4"/>
                        <w:tcBorders>
                          <w:top w:val="single" w:color="050100" w:sz="6" w:space="0"/>
                          <w:left w:val="single" w:color="050100" w:sz="6" w:space="0"/>
                          <w:bottom w:val="single" w:color="050100" w:sz="6" w:space="0"/>
                          <w:right w:val="single" w:color="050100" w:sz="4" w:space="0"/>
                        </w:tcBorders>
                      </w:tcPr>
                      <w:p w14:paraId="23A555E6">
                        <w:pPr>
                          <w:pStyle w:val="7"/>
                          <w:spacing w:line="359" w:lineRule="exact"/>
                          <w:ind w:right="46"/>
                          <w:jc w:val="center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/>
                            <w:color w:val="231F20"/>
                            <w:w w:val="99"/>
                            <w:sz w:val="29"/>
                          </w:rPr>
                          <w:t>1</w:t>
                        </w:r>
                        <w:r>
                          <w:rPr>
                            <w:rFonts w:ascii="黑体"/>
                            <w:color w:val="231F20"/>
                            <w:spacing w:val="1"/>
                            <w:w w:val="99"/>
                            <w:sz w:val="29"/>
                          </w:rPr>
                          <w:t>0</w:t>
                        </w:r>
                        <w:r>
                          <w:rPr>
                            <w:rFonts w:ascii="黑体"/>
                            <w:color w:val="231F20"/>
                            <w:w w:val="99"/>
                            <w:sz w:val="29"/>
                          </w:rPr>
                          <w:t>W</w:t>
                        </w:r>
                      </w:p>
                    </w:tc>
                    <w:tc>
                      <w:tcPr>
                        <w:tcW w:w="2438" w:type="dxa"/>
                        <w:gridSpan w:val="4"/>
                        <w:tcBorders>
                          <w:top w:val="single" w:color="050100" w:sz="6" w:space="0"/>
                          <w:left w:val="single" w:color="050100" w:sz="4" w:space="0"/>
                          <w:bottom w:val="single" w:color="050100" w:sz="6" w:space="0"/>
                          <w:right w:val="single" w:color="050100" w:sz="4" w:space="0"/>
                        </w:tcBorders>
                      </w:tcPr>
                      <w:p w14:paraId="7CB872BF">
                        <w:pPr>
                          <w:pStyle w:val="7"/>
                          <w:spacing w:line="359" w:lineRule="exact"/>
                          <w:ind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抗UV等级</w:t>
                        </w:r>
                      </w:p>
                    </w:tc>
                    <w:tc>
                      <w:tcPr>
                        <w:tcW w:w="2712" w:type="dxa"/>
                        <w:tcBorders>
                          <w:top w:val="single" w:color="050100" w:sz="6" w:space="0"/>
                          <w:left w:val="single" w:color="050100" w:sz="4" w:space="0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41886B37">
                        <w:pPr>
                          <w:pStyle w:val="7"/>
                          <w:spacing w:line="359" w:lineRule="exact"/>
                          <w:ind w:left="135" w:right="0"/>
                          <w:jc w:val="center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spacing w:val="1"/>
                            <w:w w:val="99"/>
                            <w:sz w:val="29"/>
                            <w:szCs w:val="29"/>
                          </w:rPr>
                          <w:t>四</w:t>
                        </w: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级</w:t>
                        </w:r>
                      </w:p>
                    </w:tc>
                  </w:tr>
                  <w:tr w14:paraId="0E0D6F6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28" w:hRule="exact"/>
                    </w:trPr>
                    <w:tc>
                      <w:tcPr>
                        <w:tcW w:w="592" w:type="dxa"/>
                        <w:vMerge w:val="continue"/>
                        <w:tcBorders>
                          <w:left w:val="single" w:color="050100" w:sz="6" w:space="0"/>
                          <w:right w:val="single" w:color="050100" w:sz="6" w:space="0"/>
                        </w:tcBorders>
                      </w:tcPr>
                      <w:p w14:paraId="420B20AC"/>
                    </w:tc>
                    <w:tc>
                      <w:tcPr>
                        <w:tcW w:w="2034" w:type="dxa"/>
                        <w:tcBorders>
                          <w:top w:val="single" w:color="050100" w:sz="6" w:space="0"/>
                          <w:left w:val="single" w:color="050100" w:sz="6" w:space="0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00274B97">
                        <w:pPr>
                          <w:pStyle w:val="7"/>
                          <w:spacing w:line="359" w:lineRule="exact"/>
                          <w:ind w:left="1"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灯具重量</w:t>
                        </w:r>
                      </w:p>
                    </w:tc>
                    <w:tc>
                      <w:tcPr>
                        <w:tcW w:w="2288" w:type="dxa"/>
                        <w:gridSpan w:val="4"/>
                        <w:tcBorders>
                          <w:top w:val="single" w:color="050100" w:sz="6" w:space="0"/>
                          <w:left w:val="single" w:color="050100" w:sz="6" w:space="0"/>
                          <w:bottom w:val="single" w:color="050100" w:sz="6" w:space="0"/>
                          <w:right w:val="single" w:color="050100" w:sz="4" w:space="0"/>
                        </w:tcBorders>
                      </w:tcPr>
                      <w:p w14:paraId="7519D2D8">
                        <w:pPr>
                          <w:pStyle w:val="7"/>
                          <w:spacing w:line="359" w:lineRule="exact"/>
                          <w:ind w:left="745"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/>
                            <w:color w:val="231F20"/>
                            <w:w w:val="99"/>
                            <w:sz w:val="29"/>
                          </w:rPr>
                          <w:t>113</w:t>
                        </w:r>
                        <w:r>
                          <w:rPr>
                            <w:rFonts w:ascii="黑体"/>
                            <w:color w:val="231F20"/>
                            <w:spacing w:val="3"/>
                            <w:w w:val="99"/>
                            <w:sz w:val="29"/>
                          </w:rPr>
                          <w:t>0</w:t>
                        </w:r>
                        <w:r>
                          <w:rPr>
                            <w:rFonts w:ascii="黑体"/>
                            <w:color w:val="231F20"/>
                            <w:w w:val="99"/>
                            <w:sz w:val="29"/>
                          </w:rPr>
                          <w:t>g</w:t>
                        </w:r>
                      </w:p>
                    </w:tc>
                    <w:tc>
                      <w:tcPr>
                        <w:tcW w:w="2438" w:type="dxa"/>
                        <w:gridSpan w:val="4"/>
                        <w:tcBorders>
                          <w:top w:val="single" w:color="050100" w:sz="6" w:space="0"/>
                          <w:left w:val="single" w:color="050100" w:sz="4" w:space="0"/>
                          <w:bottom w:val="single" w:color="050100" w:sz="6" w:space="0"/>
                          <w:right w:val="single" w:color="050100" w:sz="4" w:space="0"/>
                        </w:tcBorders>
                      </w:tcPr>
                      <w:p w14:paraId="1C48FC7C">
                        <w:pPr>
                          <w:pStyle w:val="7"/>
                          <w:spacing w:line="359" w:lineRule="exact"/>
                          <w:ind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抗盐雾等级</w:t>
                        </w:r>
                      </w:p>
                    </w:tc>
                    <w:tc>
                      <w:tcPr>
                        <w:tcW w:w="2712" w:type="dxa"/>
                        <w:tcBorders>
                          <w:top w:val="single" w:color="050100" w:sz="6" w:space="0"/>
                          <w:left w:val="single" w:color="050100" w:sz="4" w:space="0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29D810F8">
                        <w:pPr>
                          <w:pStyle w:val="7"/>
                          <w:spacing w:line="359" w:lineRule="exact"/>
                          <w:ind w:left="988"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spacing w:val="1"/>
                            <w:w w:val="99"/>
                            <w:sz w:val="29"/>
                            <w:szCs w:val="29"/>
                          </w:rPr>
                          <w:t>无腐</w:t>
                        </w: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蚀</w:t>
                        </w:r>
                      </w:p>
                    </w:tc>
                  </w:tr>
                  <w:tr w14:paraId="1D2BB1B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28" w:hRule="exact"/>
                    </w:trPr>
                    <w:tc>
                      <w:tcPr>
                        <w:tcW w:w="592" w:type="dxa"/>
                        <w:vMerge w:val="continue"/>
                        <w:tcBorders>
                          <w:left w:val="single" w:color="050100" w:sz="6" w:space="0"/>
                          <w:right w:val="single" w:color="050100" w:sz="6" w:space="0"/>
                        </w:tcBorders>
                      </w:tcPr>
                      <w:p w14:paraId="511F08D3"/>
                    </w:tc>
                    <w:tc>
                      <w:tcPr>
                        <w:tcW w:w="2034" w:type="dxa"/>
                        <w:tcBorders>
                          <w:top w:val="single" w:color="050100" w:sz="6" w:space="0"/>
                          <w:left w:val="single" w:color="050100" w:sz="6" w:space="0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29554D05">
                        <w:pPr>
                          <w:pStyle w:val="7"/>
                          <w:spacing w:line="359" w:lineRule="exact"/>
                          <w:ind w:left="1"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灯具尺寸</w:t>
                        </w:r>
                      </w:p>
                    </w:tc>
                    <w:tc>
                      <w:tcPr>
                        <w:tcW w:w="7438" w:type="dxa"/>
                        <w:gridSpan w:val="9"/>
                        <w:tcBorders>
                          <w:top w:val="single" w:color="050100" w:sz="6" w:space="0"/>
                          <w:left w:val="single" w:color="050100" w:sz="6" w:space="0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6B7F98AD">
                        <w:pPr>
                          <w:pStyle w:val="7"/>
                          <w:spacing w:line="345" w:lineRule="exact"/>
                          <w:ind w:left="181"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/>
                            <w:color w:val="231F20"/>
                            <w:spacing w:val="1"/>
                            <w:w w:val="99"/>
                            <w:sz w:val="29"/>
                          </w:rPr>
                          <w:t>200*200*60</w:t>
                        </w:r>
                        <w:r>
                          <w:rPr>
                            <w:rFonts w:ascii="黑体"/>
                            <w:color w:val="231F20"/>
                            <w:spacing w:val="15"/>
                            <w:w w:val="99"/>
                            <w:sz w:val="29"/>
                          </w:rPr>
                          <w:t>0</w:t>
                        </w:r>
                        <w:r>
                          <w:rPr>
                            <w:rFonts w:ascii="黑体"/>
                            <w:color w:val="231F20"/>
                            <w:spacing w:val="1"/>
                            <w:w w:val="99"/>
                            <w:sz w:val="29"/>
                          </w:rPr>
                          <w:t>m</w:t>
                        </w:r>
                        <w:r>
                          <w:rPr>
                            <w:rFonts w:ascii="黑体"/>
                            <w:color w:val="231F20"/>
                            <w:w w:val="99"/>
                            <w:sz w:val="29"/>
                          </w:rPr>
                          <w:t>m</w:t>
                        </w:r>
                      </w:p>
                    </w:tc>
                  </w:tr>
                  <w:tr w14:paraId="6AB7924B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23" w:hRule="exact"/>
                    </w:trPr>
                    <w:tc>
                      <w:tcPr>
                        <w:tcW w:w="592" w:type="dxa"/>
                        <w:vMerge w:val="continue"/>
                        <w:tcBorders>
                          <w:left w:val="single" w:color="050100" w:sz="6" w:space="0"/>
                          <w:right w:val="single" w:color="050100" w:sz="6" w:space="0"/>
                        </w:tcBorders>
                      </w:tcPr>
                      <w:p w14:paraId="2CAB83EC"/>
                    </w:tc>
                    <w:tc>
                      <w:tcPr>
                        <w:tcW w:w="2034" w:type="dxa"/>
                        <w:tcBorders>
                          <w:top w:val="single" w:color="050100" w:sz="6" w:space="0"/>
                          <w:left w:val="single" w:color="050100" w:sz="6" w:space="0"/>
                          <w:bottom w:val="single" w:color="050100" w:sz="4" w:space="0"/>
                          <w:right w:val="single" w:color="050100" w:sz="6" w:space="0"/>
                        </w:tcBorders>
                      </w:tcPr>
                      <w:p w14:paraId="68E90BA3">
                        <w:pPr>
                          <w:pStyle w:val="7"/>
                          <w:spacing w:line="359" w:lineRule="exact"/>
                          <w:ind w:left="1"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光束角</w:t>
                        </w:r>
                      </w:p>
                    </w:tc>
                    <w:tc>
                      <w:tcPr>
                        <w:tcW w:w="2288" w:type="dxa"/>
                        <w:gridSpan w:val="4"/>
                        <w:tcBorders>
                          <w:top w:val="single" w:color="050100" w:sz="6" w:space="0"/>
                          <w:left w:val="single" w:color="050100" w:sz="6" w:space="0"/>
                          <w:bottom w:val="single" w:color="050100" w:sz="4" w:space="0"/>
                          <w:right w:val="single" w:color="050100" w:sz="4" w:space="0"/>
                        </w:tcBorders>
                      </w:tcPr>
                      <w:p w14:paraId="522874C8">
                        <w:pPr>
                          <w:pStyle w:val="7"/>
                          <w:spacing w:line="359" w:lineRule="exact"/>
                          <w:ind w:left="843"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spacing w:val="1"/>
                            <w:w w:val="99"/>
                            <w:sz w:val="29"/>
                            <w:szCs w:val="29"/>
                          </w:rPr>
                          <w:t>36</w:t>
                        </w: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0°</w:t>
                        </w:r>
                      </w:p>
                    </w:tc>
                    <w:tc>
                      <w:tcPr>
                        <w:tcW w:w="2438" w:type="dxa"/>
                        <w:gridSpan w:val="4"/>
                        <w:tcBorders>
                          <w:top w:val="single" w:color="050100" w:sz="6" w:space="0"/>
                          <w:left w:val="single" w:color="050100" w:sz="4" w:space="0"/>
                          <w:bottom w:val="single" w:color="050100" w:sz="4" w:space="0"/>
                          <w:right w:val="single" w:color="050100" w:sz="4" w:space="0"/>
                        </w:tcBorders>
                      </w:tcPr>
                      <w:p w14:paraId="121C4911">
                        <w:pPr>
                          <w:pStyle w:val="7"/>
                          <w:spacing w:line="359" w:lineRule="exact"/>
                          <w:ind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光源寿命</w:t>
                        </w:r>
                      </w:p>
                    </w:tc>
                    <w:tc>
                      <w:tcPr>
                        <w:tcW w:w="2712" w:type="dxa"/>
                        <w:tcBorders>
                          <w:top w:val="single" w:color="050100" w:sz="6" w:space="0"/>
                          <w:left w:val="single" w:color="050100" w:sz="4" w:space="0"/>
                          <w:bottom w:val="single" w:color="050100" w:sz="4" w:space="0"/>
                          <w:right w:val="single" w:color="050100" w:sz="6" w:space="0"/>
                        </w:tcBorders>
                      </w:tcPr>
                      <w:p w14:paraId="2C1A430B">
                        <w:pPr>
                          <w:pStyle w:val="7"/>
                          <w:spacing w:line="359" w:lineRule="exact"/>
                          <w:ind w:left="996"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hint="eastAsia" w:ascii="黑体" w:eastAsia="宋体"/>
                            <w:color w:val="231F20"/>
                            <w:sz w:val="29"/>
                            <w:lang w:val="en-US" w:eastAsia="zh-CN"/>
                          </w:rPr>
                          <w:t>≥</w:t>
                        </w:r>
                        <w:r>
                          <w:rPr>
                            <w:rFonts w:ascii="黑体"/>
                            <w:color w:val="231F20"/>
                            <w:w w:val="99"/>
                            <w:sz w:val="29"/>
                          </w:rPr>
                          <w:t>50000H</w:t>
                        </w:r>
                      </w:p>
                    </w:tc>
                  </w:tr>
                  <w:tr w14:paraId="26D3588F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31" w:hRule="exact"/>
                    </w:trPr>
                    <w:tc>
                      <w:tcPr>
                        <w:tcW w:w="592" w:type="dxa"/>
                        <w:vMerge w:val="continue"/>
                        <w:tcBorders>
                          <w:left w:val="single" w:color="050100" w:sz="6" w:space="0"/>
                          <w:right w:val="single" w:color="050100" w:sz="6" w:space="0"/>
                        </w:tcBorders>
                      </w:tcPr>
                      <w:p w14:paraId="2FA1AEB6"/>
                    </w:tc>
                    <w:tc>
                      <w:tcPr>
                        <w:tcW w:w="2034" w:type="dxa"/>
                        <w:tcBorders>
                          <w:top w:val="single" w:color="050100" w:sz="4" w:space="0"/>
                          <w:left w:val="single" w:color="050100" w:sz="6" w:space="0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5B06CFFA">
                        <w:pPr>
                          <w:pStyle w:val="7"/>
                          <w:spacing w:line="365" w:lineRule="exact"/>
                          <w:ind w:left="1"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光源数量</w:t>
                        </w:r>
                      </w:p>
                    </w:tc>
                    <w:tc>
                      <w:tcPr>
                        <w:tcW w:w="2288" w:type="dxa"/>
                        <w:gridSpan w:val="4"/>
                        <w:tcBorders>
                          <w:top w:val="single" w:color="050100" w:sz="4" w:space="0"/>
                          <w:left w:val="single" w:color="050100" w:sz="6" w:space="0"/>
                          <w:bottom w:val="single" w:color="050100" w:sz="6" w:space="0"/>
                          <w:right w:val="single" w:color="050100" w:sz="4" w:space="0"/>
                        </w:tcBorders>
                      </w:tcPr>
                      <w:p w14:paraId="3E3B1244">
                        <w:pPr>
                          <w:pStyle w:val="7"/>
                          <w:spacing w:line="365" w:lineRule="exact"/>
                          <w:ind w:right="24"/>
                          <w:jc w:val="center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/>
                            <w:color w:val="231F20"/>
                            <w:spacing w:val="1"/>
                            <w:w w:val="99"/>
                            <w:sz w:val="29"/>
                          </w:rPr>
                          <w:t>1pc</w:t>
                        </w:r>
                        <w:r>
                          <w:rPr>
                            <w:rFonts w:ascii="黑体"/>
                            <w:color w:val="231F20"/>
                            <w:w w:val="99"/>
                            <w:sz w:val="29"/>
                          </w:rPr>
                          <w:t>s</w:t>
                        </w:r>
                      </w:p>
                    </w:tc>
                    <w:tc>
                      <w:tcPr>
                        <w:tcW w:w="2438" w:type="dxa"/>
                        <w:gridSpan w:val="4"/>
                        <w:tcBorders>
                          <w:top w:val="single" w:color="050100" w:sz="4" w:space="0"/>
                          <w:left w:val="single" w:color="050100" w:sz="4" w:space="0"/>
                          <w:bottom w:val="single" w:color="050100" w:sz="6" w:space="0"/>
                          <w:right w:val="single" w:color="050100" w:sz="4" w:space="0"/>
                        </w:tcBorders>
                      </w:tcPr>
                      <w:p w14:paraId="322A4D5E">
                        <w:pPr>
                          <w:pStyle w:val="7"/>
                          <w:spacing w:line="365" w:lineRule="exact"/>
                          <w:ind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电气安全等级</w:t>
                        </w:r>
                      </w:p>
                    </w:tc>
                    <w:tc>
                      <w:tcPr>
                        <w:tcW w:w="2712" w:type="dxa"/>
                        <w:tcBorders>
                          <w:top w:val="single" w:color="050100" w:sz="4" w:space="0"/>
                          <w:left w:val="single" w:color="050100" w:sz="4" w:space="0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096F8612">
                        <w:pPr>
                          <w:pStyle w:val="7"/>
                          <w:spacing w:line="365" w:lineRule="exact"/>
                          <w:ind w:left="110" w:right="0"/>
                          <w:jc w:val="center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I</w:t>
                        </w:r>
                        <w:r>
                          <w:rPr>
                            <w:rFonts w:ascii="黑体" w:hAnsi="黑体" w:eastAsia="黑体" w:cs="黑体"/>
                            <w:color w:val="231F20"/>
                            <w:spacing w:val="-76"/>
                            <w:sz w:val="29"/>
                            <w:szCs w:val="29"/>
                          </w:rPr>
                          <w:t xml:space="preserve"> </w:t>
                        </w: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类</w:t>
                        </w:r>
                      </w:p>
                    </w:tc>
                  </w:tr>
                  <w:tr w14:paraId="4020414D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28" w:hRule="exact"/>
                    </w:trPr>
                    <w:tc>
                      <w:tcPr>
                        <w:tcW w:w="592" w:type="dxa"/>
                        <w:vMerge w:val="continue"/>
                        <w:tcBorders>
                          <w:left w:val="single" w:color="050100" w:sz="6" w:space="0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012D2A73"/>
                    </w:tc>
                    <w:tc>
                      <w:tcPr>
                        <w:tcW w:w="2034" w:type="dxa"/>
                        <w:tcBorders>
                          <w:top w:val="single" w:color="050100" w:sz="6" w:space="0"/>
                          <w:left w:val="single" w:color="050100" w:sz="6" w:space="0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2D3A6FCF">
                        <w:pPr>
                          <w:pStyle w:val="7"/>
                          <w:spacing w:line="359" w:lineRule="exact"/>
                          <w:ind w:left="10"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颜色或色温</w:t>
                        </w:r>
                      </w:p>
                    </w:tc>
                    <w:tc>
                      <w:tcPr>
                        <w:tcW w:w="2288" w:type="dxa"/>
                        <w:gridSpan w:val="4"/>
                        <w:tcBorders>
                          <w:top w:val="single" w:color="050100" w:sz="6" w:space="0"/>
                          <w:left w:val="single" w:color="050100" w:sz="6" w:space="0"/>
                          <w:bottom w:val="single" w:color="050100" w:sz="6" w:space="0"/>
                          <w:right w:val="single" w:color="050100" w:sz="4" w:space="0"/>
                        </w:tcBorders>
                      </w:tcPr>
                      <w:p w14:paraId="5E3A63F1">
                        <w:pPr>
                          <w:pStyle w:val="7"/>
                          <w:spacing w:line="359" w:lineRule="exact"/>
                          <w:ind w:left="750"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/>
                            <w:color w:val="231F20"/>
                            <w:spacing w:val="1"/>
                            <w:w w:val="99"/>
                            <w:sz w:val="29"/>
                          </w:rPr>
                          <w:t>3000</w:t>
                        </w:r>
                        <w:r>
                          <w:rPr>
                            <w:rFonts w:ascii="黑体"/>
                            <w:color w:val="231F20"/>
                            <w:w w:val="99"/>
                            <w:sz w:val="29"/>
                          </w:rPr>
                          <w:t>K</w:t>
                        </w:r>
                      </w:p>
                    </w:tc>
                    <w:tc>
                      <w:tcPr>
                        <w:tcW w:w="2438" w:type="dxa"/>
                        <w:gridSpan w:val="4"/>
                        <w:tcBorders>
                          <w:top w:val="single" w:color="050100" w:sz="6" w:space="0"/>
                          <w:left w:val="single" w:color="050100" w:sz="4" w:space="0"/>
                          <w:bottom w:val="single" w:color="050100" w:sz="6" w:space="0"/>
                          <w:right w:val="single" w:color="050100" w:sz="4" w:space="0"/>
                        </w:tcBorders>
                      </w:tcPr>
                      <w:p w14:paraId="1C228B00">
                        <w:pPr>
                          <w:pStyle w:val="7"/>
                          <w:spacing w:line="359" w:lineRule="exact"/>
                          <w:ind w:right="0"/>
                          <w:jc w:val="left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正常工作压降范围</w:t>
                        </w:r>
                      </w:p>
                    </w:tc>
                    <w:tc>
                      <w:tcPr>
                        <w:tcW w:w="2712" w:type="dxa"/>
                        <w:tcBorders>
                          <w:top w:val="single" w:color="050100" w:sz="6" w:space="0"/>
                          <w:left w:val="single" w:color="050100" w:sz="4" w:space="0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5C691DB1">
                        <w:pPr>
                          <w:pStyle w:val="7"/>
                          <w:spacing w:line="359" w:lineRule="exact"/>
                          <w:ind w:left="136" w:right="0"/>
                          <w:jc w:val="center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hint="eastAsia" w:ascii="黑体" w:eastAsia="宋体"/>
                            <w:color w:val="231F20"/>
                            <w:spacing w:val="1"/>
                            <w:w w:val="99"/>
                            <w:sz w:val="29"/>
                            <w:lang w:val="en-US" w:eastAsia="zh-CN"/>
                          </w:rPr>
                          <w:t>0-</w:t>
                        </w:r>
                        <w:r>
                          <w:rPr>
                            <w:rFonts w:ascii="黑体"/>
                            <w:color w:val="231F20"/>
                            <w:spacing w:val="1"/>
                            <w:w w:val="99"/>
                            <w:sz w:val="29"/>
                          </w:rPr>
                          <w:t>10</w:t>
                        </w:r>
                        <w:r>
                          <w:rPr>
                            <w:rFonts w:ascii="黑体"/>
                            <w:color w:val="231F20"/>
                            <w:w w:val="99"/>
                            <w:sz w:val="29"/>
                          </w:rPr>
                          <w:t>%</w:t>
                        </w:r>
                      </w:p>
                    </w:tc>
                  </w:tr>
                  <w:tr w14:paraId="7C5884B1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988" w:hRule="exact"/>
                    </w:trPr>
                    <w:tc>
                      <w:tcPr>
                        <w:tcW w:w="592" w:type="dxa"/>
                        <w:tcBorders>
                          <w:top w:val="single" w:color="050100" w:sz="6" w:space="0"/>
                          <w:left w:val="single" w:color="050100" w:sz="6" w:space="0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1906C9E6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28"/>
                            <w:szCs w:val="28"/>
                          </w:rPr>
                        </w:pPr>
                      </w:p>
                      <w:p w14:paraId="45658CB1">
                        <w:pPr>
                          <w:pStyle w:val="7"/>
                          <w:spacing w:before="9"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35"/>
                            <w:szCs w:val="35"/>
                          </w:rPr>
                        </w:pPr>
                      </w:p>
                      <w:p w14:paraId="0AEB94F3">
                        <w:pPr>
                          <w:pStyle w:val="7"/>
                          <w:spacing w:line="376" w:lineRule="exact"/>
                          <w:ind w:left="144" w:right="142"/>
                          <w:jc w:val="both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灯 具 图 示</w:t>
                        </w:r>
                      </w:p>
                    </w:tc>
                    <w:tc>
                      <w:tcPr>
                        <w:tcW w:w="9472" w:type="dxa"/>
                        <w:gridSpan w:val="10"/>
                        <w:tcBorders>
                          <w:top w:val="single" w:color="050100" w:sz="6" w:space="0"/>
                          <w:left w:val="single" w:color="050100" w:sz="6" w:space="0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48E4C41E">
                        <w:pPr>
                          <w:pStyle w:val="7"/>
                          <w:spacing w:before="6"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18"/>
                            <w:szCs w:val="18"/>
                          </w:rPr>
                        </w:pPr>
                      </w:p>
                    </w:tc>
                  </w:tr>
                  <w:tr w14:paraId="502D1AAF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08" w:hRule="exact"/>
                    </w:trPr>
                    <w:tc>
                      <w:tcPr>
                        <w:tcW w:w="592" w:type="dxa"/>
                        <w:tcBorders>
                          <w:top w:val="single" w:color="050100" w:sz="6" w:space="0"/>
                          <w:left w:val="single" w:color="050100" w:sz="6" w:space="0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0BB8E4EC">
                        <w:pPr>
                          <w:pStyle w:val="7"/>
                          <w:spacing w:before="205" w:line="376" w:lineRule="exact"/>
                          <w:ind w:left="144" w:right="142"/>
                          <w:jc w:val="both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灯 具 尺 寸</w:t>
                        </w:r>
                      </w:p>
                    </w:tc>
                    <w:tc>
                      <w:tcPr>
                        <w:tcW w:w="9472" w:type="dxa"/>
                        <w:gridSpan w:val="10"/>
                        <w:tcBorders>
                          <w:top w:val="single" w:color="050100" w:sz="6" w:space="0"/>
                          <w:left w:val="single" w:color="050100" w:sz="6" w:space="0"/>
                          <w:bottom w:val="single" w:color="050100" w:sz="6" w:space="0"/>
                          <w:right w:val="single" w:color="050100" w:sz="6" w:space="0"/>
                        </w:tcBorders>
                        <w:textDirection w:val="btLr"/>
                      </w:tcPr>
                      <w:p w14:paraId="48BB379A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14"/>
                            <w:szCs w:val="14"/>
                          </w:rPr>
                        </w:pPr>
                      </w:p>
                      <w:p w14:paraId="3B269150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14"/>
                            <w:szCs w:val="14"/>
                          </w:rPr>
                        </w:pPr>
                      </w:p>
                      <w:p w14:paraId="023B91D4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14"/>
                            <w:szCs w:val="14"/>
                          </w:rPr>
                        </w:pPr>
                      </w:p>
                      <w:p w14:paraId="2026E9A0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14"/>
                            <w:szCs w:val="14"/>
                          </w:rPr>
                        </w:pPr>
                      </w:p>
                      <w:p w14:paraId="0CECE2C7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14"/>
                            <w:szCs w:val="14"/>
                          </w:rPr>
                        </w:pPr>
                      </w:p>
                      <w:p w14:paraId="3D6502C4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14"/>
                            <w:szCs w:val="14"/>
                          </w:rPr>
                        </w:pPr>
                      </w:p>
                      <w:p w14:paraId="239EBED8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14"/>
                            <w:szCs w:val="14"/>
                          </w:rPr>
                        </w:pPr>
                      </w:p>
                      <w:p w14:paraId="1442AE9C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14"/>
                            <w:szCs w:val="14"/>
                          </w:rPr>
                        </w:pPr>
                      </w:p>
                      <w:p w14:paraId="15DD1468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14"/>
                            <w:szCs w:val="14"/>
                          </w:rPr>
                        </w:pPr>
                      </w:p>
                      <w:p w14:paraId="1330B69F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14"/>
                            <w:szCs w:val="14"/>
                          </w:rPr>
                        </w:pPr>
                      </w:p>
                      <w:p w14:paraId="0B6681B8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14"/>
                            <w:szCs w:val="14"/>
                          </w:rPr>
                        </w:pPr>
                      </w:p>
                      <w:p w14:paraId="7F2269C5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14"/>
                            <w:szCs w:val="14"/>
                          </w:rPr>
                        </w:pPr>
                      </w:p>
                      <w:p w14:paraId="28C34BCC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14"/>
                            <w:szCs w:val="14"/>
                          </w:rPr>
                        </w:pPr>
                      </w:p>
                      <w:p w14:paraId="4A38E290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14"/>
                            <w:szCs w:val="14"/>
                          </w:rPr>
                        </w:pPr>
                      </w:p>
                      <w:p w14:paraId="082E2E03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14"/>
                            <w:szCs w:val="14"/>
                          </w:rPr>
                        </w:pPr>
                      </w:p>
                      <w:p w14:paraId="38147654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14"/>
                            <w:szCs w:val="14"/>
                          </w:rPr>
                        </w:pPr>
                      </w:p>
                      <w:p w14:paraId="7BA90681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14"/>
                            <w:szCs w:val="14"/>
                          </w:rPr>
                        </w:pPr>
                      </w:p>
                      <w:p w14:paraId="43680DD6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14"/>
                            <w:szCs w:val="14"/>
                          </w:rPr>
                        </w:pPr>
                      </w:p>
                      <w:p w14:paraId="785FE493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14"/>
                            <w:szCs w:val="14"/>
                          </w:rPr>
                        </w:pPr>
                      </w:p>
                      <w:p w14:paraId="333481FA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14"/>
                            <w:szCs w:val="14"/>
                          </w:rPr>
                        </w:pPr>
                      </w:p>
                      <w:p w14:paraId="668B00C8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14"/>
                            <w:szCs w:val="14"/>
                          </w:rPr>
                        </w:pPr>
                      </w:p>
                      <w:p w14:paraId="414B1994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14"/>
                            <w:szCs w:val="14"/>
                          </w:rPr>
                        </w:pPr>
                      </w:p>
                      <w:p w14:paraId="162CDC92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14"/>
                            <w:szCs w:val="14"/>
                          </w:rPr>
                        </w:pPr>
                      </w:p>
                      <w:p w14:paraId="22D75087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14"/>
                            <w:szCs w:val="14"/>
                          </w:rPr>
                        </w:pPr>
                      </w:p>
                      <w:p w14:paraId="405C94DD">
                        <w:pPr>
                          <w:pStyle w:val="7"/>
                          <w:spacing w:before="105" w:line="240" w:lineRule="auto"/>
                          <w:ind w:right="328"/>
                          <w:jc w:val="center"/>
                          <w:rPr>
                            <w:rFonts w:ascii="Arial" w:hAnsi="Arial" w:eastAsia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/>
                            <w:color w:val="231F20"/>
                            <w:spacing w:val="7"/>
                            <w:w w:val="100"/>
                            <w:sz w:val="14"/>
                          </w:rPr>
                          <w:t>60</w:t>
                        </w:r>
                        <w:r>
                          <w:rPr>
                            <w:rFonts w:ascii="Arial"/>
                            <w:color w:val="231F20"/>
                            <w:w w:val="100"/>
                            <w:sz w:val="14"/>
                          </w:rPr>
                          <w:t>0</w:t>
                        </w:r>
                      </w:p>
                    </w:tc>
                  </w:tr>
                  <w:tr w14:paraId="203E0A5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30" w:hRule="exact"/>
                    </w:trPr>
                    <w:tc>
                      <w:tcPr>
                        <w:tcW w:w="592" w:type="dxa"/>
                        <w:vMerge w:val="restart"/>
                        <w:tcBorders>
                          <w:top w:val="single" w:color="050100" w:sz="6" w:space="0"/>
                          <w:left w:val="single" w:color="050100" w:sz="6" w:space="0"/>
                          <w:right w:val="single" w:color="050100" w:sz="6" w:space="0"/>
                        </w:tcBorders>
                      </w:tcPr>
                      <w:p w14:paraId="48EF9837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28"/>
                            <w:szCs w:val="28"/>
                          </w:rPr>
                        </w:pPr>
                      </w:p>
                      <w:p w14:paraId="5463061F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28"/>
                            <w:szCs w:val="28"/>
                          </w:rPr>
                        </w:pPr>
                      </w:p>
                      <w:p w14:paraId="35064827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28"/>
                            <w:szCs w:val="28"/>
                          </w:rPr>
                        </w:pPr>
                      </w:p>
                      <w:p w14:paraId="40200979">
                        <w:pPr>
                          <w:pStyle w:val="7"/>
                          <w:spacing w:before="9"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22"/>
                            <w:szCs w:val="22"/>
                          </w:rPr>
                        </w:pPr>
                      </w:p>
                      <w:p w14:paraId="0BD2D724">
                        <w:pPr>
                          <w:pStyle w:val="7"/>
                          <w:spacing w:line="376" w:lineRule="exact"/>
                          <w:ind w:left="144" w:right="142"/>
                          <w:jc w:val="both"/>
                          <w:rPr>
                            <w:rFonts w:ascii="黑体" w:hAnsi="黑体" w:eastAsia="黑体" w:cs="黑体"/>
                            <w:sz w:val="29"/>
                            <w:szCs w:val="29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231F20"/>
                            <w:w w:val="99"/>
                            <w:sz w:val="29"/>
                            <w:szCs w:val="29"/>
                          </w:rPr>
                          <w:t>配 光 曲 线</w:t>
                        </w:r>
                      </w:p>
                    </w:tc>
                    <w:tc>
                      <w:tcPr>
                        <w:tcW w:w="2907" w:type="dxa"/>
                        <w:gridSpan w:val="2"/>
                        <w:vMerge w:val="restart"/>
                        <w:tcBorders>
                          <w:top w:val="single" w:color="050100" w:sz="6" w:space="0"/>
                          <w:left w:val="single" w:color="050100" w:sz="6" w:space="0"/>
                          <w:right w:val="nil"/>
                        </w:tcBorders>
                      </w:tcPr>
                      <w:p w14:paraId="3F04FA4B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4BD214B6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1F7E3B1A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4EE07460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3E6AFFC1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47CE6071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10A5D62F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009FA90A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1EC3DF2E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0A4F6D4B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6403285C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42F641CD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32E0E23B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770957DB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794F961A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4A71523A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566E47B8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2CB8E8BD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2567E442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4963CCDB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0B7FCEE3">
                        <w:pPr>
                          <w:pStyle w:val="7"/>
                          <w:spacing w:before="68" w:line="240" w:lineRule="auto"/>
                          <w:ind w:right="1"/>
                          <w:jc w:val="right"/>
                          <w:rPr>
                            <w:rFonts w:ascii="Courier New" w:hAnsi="Courier New" w:eastAsia="Courier New" w:cs="Courier New"/>
                            <w:sz w:val="7"/>
                            <w:szCs w:val="7"/>
                          </w:rPr>
                        </w:pPr>
                        <w:r>
                          <w:rPr>
                            <w:rFonts w:ascii="Courier New"/>
                            <w:b/>
                            <w:color w:val="231F20"/>
                            <w:spacing w:val="1"/>
                            <w:w w:val="107"/>
                            <w:sz w:val="7"/>
                          </w:rPr>
                          <w:t>-</w:t>
                        </w:r>
                        <w:r>
                          <w:rPr>
                            <w:rFonts w:ascii="Courier New"/>
                            <w:b/>
                            <w:color w:val="231F20"/>
                            <w:w w:val="107"/>
                            <w:sz w:val="7"/>
                          </w:rPr>
                          <w:t>90</w:t>
                        </w:r>
                      </w:p>
                    </w:tc>
                    <w:tc>
                      <w:tcPr>
                        <w:tcW w:w="352" w:type="dxa"/>
                        <w:vMerge w:val="restart"/>
                        <w:tcBorders>
                          <w:top w:val="single" w:color="050100" w:sz="6" w:space="0"/>
                          <w:left w:val="nil"/>
                          <w:right w:val="nil"/>
                        </w:tcBorders>
                      </w:tcPr>
                      <w:p w14:paraId="431040E9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4554AA98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205AC7C6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63848026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2A0A8669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7D9652B2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4C55C4EC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7183879F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1C32A869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3D810586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6413AF47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115E67EE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5A485277">
                        <w:pPr>
                          <w:pStyle w:val="7"/>
                          <w:spacing w:before="10"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6"/>
                            <w:szCs w:val="6"/>
                          </w:rPr>
                        </w:pPr>
                      </w:p>
                      <w:p w14:paraId="11C4875F">
                        <w:pPr>
                          <w:pStyle w:val="7"/>
                          <w:spacing w:line="240" w:lineRule="auto"/>
                          <w:ind w:left="3" w:right="0"/>
                          <w:jc w:val="left"/>
                          <w:rPr>
                            <w:rFonts w:ascii="Courier New" w:hAnsi="Courier New" w:eastAsia="Courier New" w:cs="Courier New"/>
                            <w:sz w:val="7"/>
                            <w:szCs w:val="7"/>
                          </w:rPr>
                        </w:pPr>
                        <w:r>
                          <w:rPr>
                            <w:rFonts w:ascii="Courier New"/>
                            <w:b/>
                            <w:color w:val="231F20"/>
                            <w:spacing w:val="1"/>
                            <w:w w:val="107"/>
                            <w:sz w:val="7"/>
                          </w:rPr>
                          <w:t>-</w:t>
                        </w:r>
                        <w:r>
                          <w:rPr>
                            <w:rFonts w:ascii="Courier New"/>
                            <w:b/>
                            <w:color w:val="231F20"/>
                            <w:w w:val="107"/>
                            <w:sz w:val="7"/>
                          </w:rPr>
                          <w:t>120</w:t>
                        </w:r>
                      </w:p>
                    </w:tc>
                    <w:tc>
                      <w:tcPr>
                        <w:tcW w:w="633" w:type="dxa"/>
                        <w:vMerge w:val="restart"/>
                        <w:tcBorders>
                          <w:top w:val="single" w:color="050100" w:sz="6" w:space="0"/>
                          <w:left w:val="nil"/>
                          <w:right w:val="nil"/>
                        </w:tcBorders>
                      </w:tcPr>
                      <w:p w14:paraId="7ECB89F3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566E000F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14369DD5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7711B186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2E6C800E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710C98EB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188C2AE7">
                        <w:pPr>
                          <w:pStyle w:val="7"/>
                          <w:spacing w:before="1"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10"/>
                            <w:szCs w:val="10"/>
                          </w:rPr>
                        </w:pPr>
                      </w:p>
                      <w:p w14:paraId="66C712AC">
                        <w:pPr>
                          <w:pStyle w:val="7"/>
                          <w:spacing w:line="240" w:lineRule="auto"/>
                          <w:ind w:left="166" w:right="0"/>
                          <w:jc w:val="left"/>
                          <w:rPr>
                            <w:rFonts w:ascii="Courier New" w:hAnsi="Courier New" w:eastAsia="Courier New" w:cs="Courier New"/>
                            <w:sz w:val="7"/>
                            <w:szCs w:val="7"/>
                          </w:rPr>
                        </w:pPr>
                        <w:r>
                          <w:rPr>
                            <w:rFonts w:ascii="Courier New"/>
                            <w:b/>
                            <w:color w:val="231F20"/>
                            <w:spacing w:val="1"/>
                            <w:w w:val="107"/>
                            <w:sz w:val="7"/>
                          </w:rPr>
                          <w:t>-</w:t>
                        </w:r>
                        <w:r>
                          <w:rPr>
                            <w:rFonts w:ascii="Courier New"/>
                            <w:b/>
                            <w:color w:val="231F20"/>
                            <w:w w:val="107"/>
                            <w:sz w:val="7"/>
                          </w:rPr>
                          <w:t>150</w:t>
                        </w:r>
                      </w:p>
                    </w:tc>
                    <w:tc>
                      <w:tcPr>
                        <w:tcW w:w="975" w:type="dxa"/>
                        <w:gridSpan w:val="2"/>
                        <w:tcBorders>
                          <w:top w:val="single" w:color="050100" w:sz="6" w:space="0"/>
                          <w:left w:val="nil"/>
                          <w:bottom w:val="nil"/>
                          <w:right w:val="nil"/>
                        </w:tcBorders>
                      </w:tcPr>
                      <w:p w14:paraId="39BE1448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4D826A4D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2BB0FE25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74F94BED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52F4F566">
                        <w:pPr>
                          <w:pStyle w:val="7"/>
                          <w:spacing w:before="9"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9"/>
                            <w:szCs w:val="9"/>
                          </w:rPr>
                        </w:pPr>
                      </w:p>
                      <w:p w14:paraId="75CA7521">
                        <w:pPr>
                          <w:pStyle w:val="7"/>
                          <w:spacing w:line="240" w:lineRule="auto"/>
                          <w:ind w:left="284" w:right="0"/>
                          <w:jc w:val="left"/>
                          <w:rPr>
                            <w:rFonts w:ascii="Courier New" w:hAnsi="Courier New" w:eastAsia="Courier New" w:cs="Courier New"/>
                            <w:sz w:val="7"/>
                            <w:szCs w:val="7"/>
                          </w:rPr>
                        </w:pPr>
                        <w:r>
                          <w:rPr>
                            <w:rFonts w:ascii="Courier New"/>
                            <w:b/>
                            <w:color w:val="231F20"/>
                            <w:spacing w:val="1"/>
                            <w:w w:val="107"/>
                            <w:sz w:val="7"/>
                          </w:rPr>
                          <w:t>-</w:t>
                        </w:r>
                        <w:r>
                          <w:rPr>
                            <w:rFonts w:ascii="Courier New"/>
                            <w:b/>
                            <w:color w:val="231F20"/>
                            <w:w w:val="107"/>
                            <w:sz w:val="7"/>
                          </w:rPr>
                          <w:t>/+180</w:t>
                        </w:r>
                      </w:p>
                    </w:tc>
                    <w:tc>
                      <w:tcPr>
                        <w:tcW w:w="451" w:type="dxa"/>
                        <w:vMerge w:val="restart"/>
                        <w:tcBorders>
                          <w:top w:val="single" w:color="050100" w:sz="6" w:space="0"/>
                          <w:left w:val="nil"/>
                          <w:right w:val="nil"/>
                        </w:tcBorders>
                      </w:tcPr>
                      <w:p w14:paraId="19B97A12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1C5FFC42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1453CCA1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1649DA4F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6C2EFCC5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77677E4F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53CB4A7E">
                        <w:pPr>
                          <w:pStyle w:val="7"/>
                          <w:spacing w:before="1"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10"/>
                            <w:szCs w:val="10"/>
                          </w:rPr>
                        </w:pPr>
                      </w:p>
                      <w:p w14:paraId="090FE87B">
                        <w:pPr>
                          <w:pStyle w:val="7"/>
                          <w:spacing w:line="240" w:lineRule="auto"/>
                          <w:ind w:left="147" w:right="0"/>
                          <w:jc w:val="left"/>
                          <w:rPr>
                            <w:rFonts w:ascii="Courier New" w:hAnsi="Courier New" w:eastAsia="Courier New" w:cs="Courier New"/>
                            <w:sz w:val="7"/>
                            <w:szCs w:val="7"/>
                          </w:rPr>
                        </w:pPr>
                        <w:r>
                          <w:rPr>
                            <w:rFonts w:ascii="Courier New"/>
                            <w:b/>
                            <w:color w:val="231F20"/>
                            <w:spacing w:val="-1"/>
                            <w:w w:val="107"/>
                            <w:sz w:val="7"/>
                          </w:rPr>
                          <w:t>1</w:t>
                        </w:r>
                        <w:r>
                          <w:rPr>
                            <w:rFonts w:ascii="Courier New"/>
                            <w:b/>
                            <w:color w:val="231F20"/>
                            <w:spacing w:val="1"/>
                            <w:w w:val="107"/>
                            <w:sz w:val="7"/>
                          </w:rPr>
                          <w:t>5</w:t>
                        </w:r>
                        <w:r>
                          <w:rPr>
                            <w:rFonts w:ascii="Courier New"/>
                            <w:b/>
                            <w:color w:val="231F20"/>
                            <w:w w:val="107"/>
                            <w:sz w:val="7"/>
                          </w:rPr>
                          <w:t>0</w:t>
                        </w:r>
                      </w:p>
                    </w:tc>
                    <w:tc>
                      <w:tcPr>
                        <w:tcW w:w="353" w:type="dxa"/>
                        <w:vMerge w:val="restart"/>
                        <w:tcBorders>
                          <w:top w:val="single" w:color="050100" w:sz="6" w:space="0"/>
                          <w:left w:val="nil"/>
                          <w:right w:val="nil"/>
                        </w:tcBorders>
                      </w:tcPr>
                      <w:p w14:paraId="3F4693E8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40473F7E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20129973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5A7AA866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117DF393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7EF22029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44D45AEE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6C84BB08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5FC1F182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6763706B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4C75D653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6DCB338F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77392293">
                        <w:pPr>
                          <w:pStyle w:val="7"/>
                          <w:spacing w:before="10"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6"/>
                            <w:szCs w:val="6"/>
                          </w:rPr>
                        </w:pPr>
                      </w:p>
                      <w:p w14:paraId="230A62A4">
                        <w:pPr>
                          <w:pStyle w:val="7"/>
                          <w:spacing w:line="240" w:lineRule="auto"/>
                          <w:ind w:left="212" w:right="0"/>
                          <w:jc w:val="left"/>
                          <w:rPr>
                            <w:rFonts w:ascii="Courier New" w:hAnsi="Courier New" w:eastAsia="Courier New" w:cs="Courier New"/>
                            <w:sz w:val="7"/>
                            <w:szCs w:val="7"/>
                          </w:rPr>
                        </w:pPr>
                        <w:r>
                          <w:rPr>
                            <w:rFonts w:ascii="Courier New"/>
                            <w:b/>
                            <w:color w:val="231F20"/>
                            <w:spacing w:val="-1"/>
                            <w:w w:val="107"/>
                            <w:sz w:val="7"/>
                          </w:rPr>
                          <w:t>1</w:t>
                        </w:r>
                        <w:r>
                          <w:rPr>
                            <w:rFonts w:ascii="Courier New"/>
                            <w:b/>
                            <w:color w:val="231F20"/>
                            <w:w w:val="107"/>
                            <w:sz w:val="7"/>
                          </w:rPr>
                          <w:t>20</w:t>
                        </w:r>
                      </w:p>
                    </w:tc>
                    <w:tc>
                      <w:tcPr>
                        <w:tcW w:w="3801" w:type="dxa"/>
                        <w:gridSpan w:val="2"/>
                        <w:vMerge w:val="restart"/>
                        <w:tcBorders>
                          <w:top w:val="single" w:color="050100" w:sz="6" w:space="0"/>
                          <w:left w:val="nil"/>
                          <w:right w:val="single" w:color="050100" w:sz="6" w:space="0"/>
                        </w:tcBorders>
                      </w:tcPr>
                      <w:p w14:paraId="41E7E5FA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070BEF49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54552EF7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5824466D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57B62BB5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5023DC85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0A24FD56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3332E284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1BB12652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54D30B4F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788F6B5E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1EF69A4F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33179031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5D4A6578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7CAC4315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3CC00A6B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106BF6A6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33B88FEA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130352D5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4F95302F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320750A8">
                        <w:pPr>
                          <w:pStyle w:val="7"/>
                          <w:spacing w:before="69" w:line="240" w:lineRule="auto"/>
                          <w:ind w:left="49" w:right="0"/>
                          <w:jc w:val="left"/>
                          <w:rPr>
                            <w:rFonts w:ascii="Courier New" w:hAnsi="Courier New" w:eastAsia="Courier New" w:cs="Courier New"/>
                            <w:sz w:val="7"/>
                            <w:szCs w:val="7"/>
                          </w:rPr>
                        </w:pPr>
                        <w:r>
                          <w:rPr>
                            <w:rFonts w:ascii="Courier New"/>
                            <w:b/>
                            <w:color w:val="231F20"/>
                            <w:spacing w:val="-1"/>
                            <w:w w:val="107"/>
                            <w:sz w:val="7"/>
                          </w:rPr>
                          <w:t>9</w:t>
                        </w:r>
                        <w:r>
                          <w:rPr>
                            <w:rFonts w:ascii="Courier New"/>
                            <w:b/>
                            <w:color w:val="231F20"/>
                            <w:w w:val="107"/>
                            <w:sz w:val="7"/>
                          </w:rPr>
                          <w:t>0</w:t>
                        </w:r>
                      </w:p>
                    </w:tc>
                  </w:tr>
                  <w:tr w14:paraId="10BF0FB6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51" w:hRule="exact"/>
                    </w:trPr>
                    <w:tc>
                      <w:tcPr>
                        <w:tcW w:w="592" w:type="dxa"/>
                        <w:vMerge w:val="continue"/>
                        <w:tcBorders>
                          <w:left w:val="single" w:color="050100" w:sz="6" w:space="0"/>
                          <w:right w:val="single" w:color="050100" w:sz="6" w:space="0"/>
                        </w:tcBorders>
                      </w:tcPr>
                      <w:p w14:paraId="6F4D7BED"/>
                    </w:tc>
                    <w:tc>
                      <w:tcPr>
                        <w:tcW w:w="2907" w:type="dxa"/>
                        <w:gridSpan w:val="2"/>
                        <w:vMerge w:val="continue"/>
                        <w:tcBorders>
                          <w:left w:val="single" w:color="050100" w:sz="6" w:space="0"/>
                          <w:right w:val="nil"/>
                        </w:tcBorders>
                      </w:tcPr>
                      <w:p w14:paraId="4DA1C51C"/>
                    </w:tc>
                    <w:tc>
                      <w:tcPr>
                        <w:tcW w:w="352" w:type="dxa"/>
                        <w:vMerge w:val="continue"/>
                        <w:tcBorders>
                          <w:left w:val="nil"/>
                          <w:right w:val="nil"/>
                        </w:tcBorders>
                      </w:tcPr>
                      <w:p w14:paraId="47CA46F3"/>
                    </w:tc>
                    <w:tc>
                      <w:tcPr>
                        <w:tcW w:w="633" w:type="dxa"/>
                        <w:vMerge w:val="continue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1BB337AD"/>
                    </w:tc>
                    <w:tc>
                      <w:tcPr>
                        <w:tcW w:w="975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5204EC"/>
                    </w:tc>
                    <w:tc>
                      <w:tcPr>
                        <w:tcW w:w="451" w:type="dxa"/>
                        <w:vMerge w:val="continue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49D3205F"/>
                    </w:tc>
                    <w:tc>
                      <w:tcPr>
                        <w:tcW w:w="353" w:type="dxa"/>
                        <w:vMerge w:val="continue"/>
                        <w:tcBorders>
                          <w:left w:val="nil"/>
                          <w:right w:val="nil"/>
                        </w:tcBorders>
                      </w:tcPr>
                      <w:p w14:paraId="1056FE62"/>
                    </w:tc>
                    <w:tc>
                      <w:tcPr>
                        <w:tcW w:w="3801" w:type="dxa"/>
                        <w:gridSpan w:val="2"/>
                        <w:vMerge w:val="continue"/>
                        <w:tcBorders>
                          <w:left w:val="nil"/>
                          <w:right w:val="single" w:color="050100" w:sz="6" w:space="0"/>
                        </w:tcBorders>
                      </w:tcPr>
                      <w:p w14:paraId="6E8B3D91"/>
                    </w:tc>
                  </w:tr>
                  <w:tr w14:paraId="738BD84B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97" w:hRule="exact"/>
                    </w:trPr>
                    <w:tc>
                      <w:tcPr>
                        <w:tcW w:w="592" w:type="dxa"/>
                        <w:vMerge w:val="continue"/>
                        <w:tcBorders>
                          <w:left w:val="single" w:color="050100" w:sz="6" w:space="0"/>
                          <w:right w:val="single" w:color="050100" w:sz="6" w:space="0"/>
                        </w:tcBorders>
                      </w:tcPr>
                      <w:p w14:paraId="72F1A64A"/>
                    </w:tc>
                    <w:tc>
                      <w:tcPr>
                        <w:tcW w:w="2907" w:type="dxa"/>
                        <w:gridSpan w:val="2"/>
                        <w:vMerge w:val="continue"/>
                        <w:tcBorders>
                          <w:left w:val="single" w:color="050100" w:sz="6" w:space="0"/>
                          <w:right w:val="nil"/>
                        </w:tcBorders>
                      </w:tcPr>
                      <w:p w14:paraId="22E6EEF9"/>
                    </w:tc>
                    <w:tc>
                      <w:tcPr>
                        <w:tcW w:w="352" w:type="dxa"/>
                        <w:vMerge w:val="continue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4F45CD1F"/>
                    </w:tc>
                    <w:tc>
                      <w:tcPr>
                        <w:tcW w:w="6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E291A7"/>
                    </w:tc>
                    <w:tc>
                      <w:tcPr>
                        <w:tcW w:w="975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F8011D"/>
                    </w:tc>
                    <w:tc>
                      <w:tcPr>
                        <w:tcW w:w="4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2CA763"/>
                    </w:tc>
                    <w:tc>
                      <w:tcPr>
                        <w:tcW w:w="353" w:type="dxa"/>
                        <w:vMerge w:val="continue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32942D1A"/>
                    </w:tc>
                    <w:tc>
                      <w:tcPr>
                        <w:tcW w:w="3801" w:type="dxa"/>
                        <w:gridSpan w:val="2"/>
                        <w:vMerge w:val="continue"/>
                        <w:tcBorders>
                          <w:left w:val="nil"/>
                          <w:right w:val="single" w:color="050100" w:sz="6" w:space="0"/>
                        </w:tcBorders>
                      </w:tcPr>
                      <w:p w14:paraId="7480EF56"/>
                    </w:tc>
                  </w:tr>
                  <w:tr w14:paraId="475AC4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76" w:hRule="exact"/>
                    </w:trPr>
                    <w:tc>
                      <w:tcPr>
                        <w:tcW w:w="592" w:type="dxa"/>
                        <w:vMerge w:val="continue"/>
                        <w:tcBorders>
                          <w:left w:val="single" w:color="050100" w:sz="6" w:space="0"/>
                          <w:right w:val="single" w:color="050100" w:sz="6" w:space="0"/>
                        </w:tcBorders>
                      </w:tcPr>
                      <w:p w14:paraId="4C5CC9D4"/>
                    </w:tc>
                    <w:tc>
                      <w:tcPr>
                        <w:tcW w:w="2907" w:type="dxa"/>
                        <w:gridSpan w:val="2"/>
                        <w:vMerge w:val="continue"/>
                        <w:tcBorders>
                          <w:left w:val="single" w:color="050100" w:sz="6" w:space="0"/>
                          <w:right w:val="nil"/>
                        </w:tcBorders>
                      </w:tcPr>
                      <w:p w14:paraId="4406971D"/>
                    </w:tc>
                    <w:tc>
                      <w:tcPr>
                        <w:tcW w:w="3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2D6D28"/>
                    </w:tc>
                    <w:tc>
                      <w:tcPr>
                        <w:tcW w:w="6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FD9013"/>
                    </w:tc>
                    <w:tc>
                      <w:tcPr>
                        <w:tcW w:w="975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4C99E9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686B9A70">
                        <w:pPr>
                          <w:pStyle w:val="7"/>
                          <w:spacing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8"/>
                            <w:szCs w:val="8"/>
                          </w:rPr>
                        </w:pPr>
                      </w:p>
                      <w:p w14:paraId="28119C72">
                        <w:pPr>
                          <w:pStyle w:val="7"/>
                          <w:spacing w:before="4"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9"/>
                            <w:szCs w:val="9"/>
                          </w:rPr>
                        </w:pPr>
                      </w:p>
                      <w:p w14:paraId="0013C00A">
                        <w:pPr>
                          <w:pStyle w:val="7"/>
                          <w:spacing w:line="240" w:lineRule="auto"/>
                          <w:ind w:right="136"/>
                          <w:jc w:val="center"/>
                          <w:rPr>
                            <w:rFonts w:ascii="Courier New" w:hAnsi="Courier New" w:eastAsia="Courier New" w:cs="Courier New"/>
                            <w:sz w:val="7"/>
                            <w:szCs w:val="7"/>
                          </w:rPr>
                        </w:pPr>
                        <w:r>
                          <w:rPr>
                            <w:rFonts w:ascii="Courier New"/>
                            <w:b/>
                            <w:color w:val="231F20"/>
                            <w:w w:val="107"/>
                            <w:sz w:val="7"/>
                          </w:rPr>
                          <w:t>0</w:t>
                        </w:r>
                      </w:p>
                    </w:tc>
                    <w:tc>
                      <w:tcPr>
                        <w:tcW w:w="4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0A7896"/>
                    </w:tc>
                    <w:tc>
                      <w:tcPr>
                        <w:tcW w:w="3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7964B4"/>
                    </w:tc>
                    <w:tc>
                      <w:tcPr>
                        <w:tcW w:w="3801" w:type="dxa"/>
                        <w:gridSpan w:val="2"/>
                        <w:vMerge w:val="continue"/>
                        <w:tcBorders>
                          <w:left w:val="nil"/>
                          <w:right w:val="single" w:color="050100" w:sz="6" w:space="0"/>
                        </w:tcBorders>
                      </w:tcPr>
                      <w:p w14:paraId="2352E58E"/>
                    </w:tc>
                  </w:tr>
                  <w:tr w14:paraId="7EFEC2AE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77" w:hRule="exact"/>
                    </w:trPr>
                    <w:tc>
                      <w:tcPr>
                        <w:tcW w:w="592" w:type="dxa"/>
                        <w:vMerge w:val="continue"/>
                        <w:tcBorders>
                          <w:left w:val="single" w:color="050100" w:sz="6" w:space="0"/>
                          <w:right w:val="single" w:color="050100" w:sz="6" w:space="0"/>
                        </w:tcBorders>
                      </w:tcPr>
                      <w:p w14:paraId="1B8F17D0"/>
                    </w:tc>
                    <w:tc>
                      <w:tcPr>
                        <w:tcW w:w="2907" w:type="dxa"/>
                        <w:gridSpan w:val="2"/>
                        <w:vMerge w:val="continue"/>
                        <w:tcBorders>
                          <w:left w:val="single" w:color="050100" w:sz="6" w:space="0"/>
                          <w:right w:val="nil"/>
                        </w:tcBorders>
                      </w:tcPr>
                      <w:p w14:paraId="1B689735"/>
                    </w:tc>
                    <w:tc>
                      <w:tcPr>
                        <w:tcW w:w="3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319AF8"/>
                    </w:tc>
                    <w:tc>
                      <w:tcPr>
                        <w:tcW w:w="6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2AC4DD"/>
                    </w:tc>
                    <w:tc>
                      <w:tcPr>
                        <w:tcW w:w="975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2B3BD1">
                        <w:pPr>
                          <w:pStyle w:val="7"/>
                          <w:spacing w:before="8"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7"/>
                            <w:szCs w:val="7"/>
                          </w:rPr>
                        </w:pPr>
                      </w:p>
                      <w:p w14:paraId="16AD603E">
                        <w:pPr>
                          <w:pStyle w:val="7"/>
                          <w:spacing w:line="240" w:lineRule="auto"/>
                          <w:ind w:right="118"/>
                          <w:jc w:val="center"/>
                          <w:rPr>
                            <w:rFonts w:ascii="Courier New" w:hAnsi="Courier New" w:eastAsia="Courier New" w:cs="Courier New"/>
                            <w:sz w:val="7"/>
                            <w:szCs w:val="7"/>
                          </w:rPr>
                        </w:pPr>
                        <w:r>
                          <w:rPr>
                            <w:rFonts w:ascii="Courier New"/>
                            <w:b/>
                            <w:color w:val="231F20"/>
                            <w:spacing w:val="1"/>
                            <w:w w:val="107"/>
                            <w:sz w:val="7"/>
                          </w:rPr>
                          <w:t>6</w:t>
                        </w:r>
                        <w:r>
                          <w:rPr>
                            <w:rFonts w:ascii="Courier New"/>
                            <w:b/>
                            <w:color w:val="231F20"/>
                            <w:w w:val="107"/>
                            <w:sz w:val="7"/>
                          </w:rPr>
                          <w:t>0</w:t>
                        </w:r>
                      </w:p>
                    </w:tc>
                    <w:tc>
                      <w:tcPr>
                        <w:tcW w:w="4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CBDB5C"/>
                    </w:tc>
                    <w:tc>
                      <w:tcPr>
                        <w:tcW w:w="3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D45DE7"/>
                    </w:tc>
                    <w:tc>
                      <w:tcPr>
                        <w:tcW w:w="3801" w:type="dxa"/>
                        <w:gridSpan w:val="2"/>
                        <w:vMerge w:val="continue"/>
                        <w:tcBorders>
                          <w:left w:val="nil"/>
                          <w:right w:val="single" w:color="050100" w:sz="6" w:space="0"/>
                        </w:tcBorders>
                      </w:tcPr>
                      <w:p w14:paraId="7B181645"/>
                    </w:tc>
                  </w:tr>
                  <w:tr w14:paraId="4AFB032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70" w:hRule="exact"/>
                    </w:trPr>
                    <w:tc>
                      <w:tcPr>
                        <w:tcW w:w="592" w:type="dxa"/>
                        <w:vMerge w:val="continue"/>
                        <w:tcBorders>
                          <w:left w:val="single" w:color="050100" w:sz="6" w:space="0"/>
                          <w:right w:val="single" w:color="050100" w:sz="6" w:space="0"/>
                        </w:tcBorders>
                      </w:tcPr>
                      <w:p w14:paraId="532D4B08"/>
                    </w:tc>
                    <w:tc>
                      <w:tcPr>
                        <w:tcW w:w="2907" w:type="dxa"/>
                        <w:gridSpan w:val="2"/>
                        <w:vMerge w:val="continue"/>
                        <w:tcBorders>
                          <w:left w:val="single" w:color="050100" w:sz="6" w:space="0"/>
                          <w:right w:val="nil"/>
                        </w:tcBorders>
                      </w:tcPr>
                      <w:p w14:paraId="2E2A47DA"/>
                    </w:tc>
                    <w:tc>
                      <w:tcPr>
                        <w:tcW w:w="3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2AFB64"/>
                    </w:tc>
                    <w:tc>
                      <w:tcPr>
                        <w:tcW w:w="6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27F2D4"/>
                    </w:tc>
                    <w:tc>
                      <w:tcPr>
                        <w:tcW w:w="975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0AE4D5">
                        <w:pPr>
                          <w:pStyle w:val="7"/>
                          <w:spacing w:before="11"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7"/>
                            <w:szCs w:val="7"/>
                          </w:rPr>
                        </w:pPr>
                      </w:p>
                      <w:p w14:paraId="617C7431">
                        <w:pPr>
                          <w:pStyle w:val="7"/>
                          <w:spacing w:line="240" w:lineRule="auto"/>
                          <w:ind w:right="136"/>
                          <w:jc w:val="center"/>
                          <w:rPr>
                            <w:rFonts w:ascii="Courier New" w:hAnsi="Courier New" w:eastAsia="Courier New" w:cs="Courier New"/>
                            <w:sz w:val="7"/>
                            <w:szCs w:val="7"/>
                          </w:rPr>
                        </w:pPr>
                        <w:r>
                          <w:rPr>
                            <w:rFonts w:ascii="Courier New"/>
                            <w:b/>
                            <w:color w:val="231F20"/>
                            <w:spacing w:val="1"/>
                            <w:w w:val="107"/>
                            <w:sz w:val="7"/>
                          </w:rPr>
                          <w:t>12</w:t>
                        </w:r>
                        <w:r>
                          <w:rPr>
                            <w:rFonts w:ascii="Courier New"/>
                            <w:b/>
                            <w:color w:val="231F20"/>
                            <w:w w:val="107"/>
                            <w:sz w:val="7"/>
                          </w:rPr>
                          <w:t>0</w:t>
                        </w:r>
                      </w:p>
                    </w:tc>
                    <w:tc>
                      <w:tcPr>
                        <w:tcW w:w="4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11A29E"/>
                    </w:tc>
                    <w:tc>
                      <w:tcPr>
                        <w:tcW w:w="3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15F776"/>
                    </w:tc>
                    <w:tc>
                      <w:tcPr>
                        <w:tcW w:w="3801" w:type="dxa"/>
                        <w:gridSpan w:val="2"/>
                        <w:vMerge w:val="continue"/>
                        <w:tcBorders>
                          <w:left w:val="nil"/>
                          <w:right w:val="single" w:color="050100" w:sz="6" w:space="0"/>
                        </w:tcBorders>
                      </w:tcPr>
                      <w:p w14:paraId="01228176"/>
                    </w:tc>
                  </w:tr>
                  <w:tr w14:paraId="6241AD13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96" w:hRule="exact"/>
                    </w:trPr>
                    <w:tc>
                      <w:tcPr>
                        <w:tcW w:w="592" w:type="dxa"/>
                        <w:vMerge w:val="continue"/>
                        <w:tcBorders>
                          <w:left w:val="single" w:color="050100" w:sz="6" w:space="0"/>
                          <w:right w:val="single" w:color="050100" w:sz="6" w:space="0"/>
                        </w:tcBorders>
                      </w:tcPr>
                      <w:p w14:paraId="055A04A0"/>
                    </w:tc>
                    <w:tc>
                      <w:tcPr>
                        <w:tcW w:w="2907" w:type="dxa"/>
                        <w:gridSpan w:val="2"/>
                        <w:vMerge w:val="continue"/>
                        <w:tcBorders>
                          <w:left w:val="single" w:color="050100" w:sz="6" w:space="0"/>
                          <w:right w:val="nil"/>
                        </w:tcBorders>
                      </w:tcPr>
                      <w:p w14:paraId="533C9FED"/>
                    </w:tc>
                    <w:tc>
                      <w:tcPr>
                        <w:tcW w:w="352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243C9324">
                        <w:pPr>
                          <w:pStyle w:val="7"/>
                          <w:spacing w:before="1"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7"/>
                            <w:szCs w:val="7"/>
                          </w:rPr>
                        </w:pPr>
                      </w:p>
                      <w:p w14:paraId="565B92D0">
                        <w:pPr>
                          <w:pStyle w:val="7"/>
                          <w:spacing w:line="240" w:lineRule="auto"/>
                          <w:ind w:left="48" w:right="0"/>
                          <w:jc w:val="left"/>
                          <w:rPr>
                            <w:rFonts w:ascii="Courier New" w:hAnsi="Courier New" w:eastAsia="Courier New" w:cs="Courier New"/>
                            <w:sz w:val="7"/>
                            <w:szCs w:val="7"/>
                          </w:rPr>
                        </w:pPr>
                        <w:r>
                          <w:rPr>
                            <w:rFonts w:ascii="Courier New"/>
                            <w:b/>
                            <w:color w:val="231F20"/>
                            <w:spacing w:val="1"/>
                            <w:w w:val="107"/>
                            <w:sz w:val="7"/>
                          </w:rPr>
                          <w:t>-</w:t>
                        </w:r>
                        <w:r>
                          <w:rPr>
                            <w:rFonts w:ascii="Courier New"/>
                            <w:b/>
                            <w:color w:val="231F20"/>
                            <w:w w:val="107"/>
                            <w:sz w:val="7"/>
                          </w:rPr>
                          <w:t>60</w:t>
                        </w:r>
                      </w:p>
                    </w:tc>
                    <w:tc>
                      <w:tcPr>
                        <w:tcW w:w="6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3CE743"/>
                    </w:tc>
                    <w:tc>
                      <w:tcPr>
                        <w:tcW w:w="975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392B96">
                        <w:pPr>
                          <w:pStyle w:val="7"/>
                          <w:spacing w:before="5"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9"/>
                            <w:szCs w:val="9"/>
                          </w:rPr>
                        </w:pPr>
                      </w:p>
                      <w:p w14:paraId="6FA08EF3">
                        <w:pPr>
                          <w:pStyle w:val="7"/>
                          <w:spacing w:line="240" w:lineRule="auto"/>
                          <w:ind w:right="164"/>
                          <w:jc w:val="center"/>
                          <w:rPr>
                            <w:rFonts w:ascii="Courier New" w:hAnsi="Courier New" w:eastAsia="Courier New" w:cs="Courier New"/>
                            <w:sz w:val="7"/>
                            <w:szCs w:val="7"/>
                          </w:rPr>
                        </w:pPr>
                        <w:r>
                          <w:rPr>
                            <w:rFonts w:ascii="Courier New"/>
                            <w:b/>
                            <w:color w:val="231F20"/>
                            <w:spacing w:val="1"/>
                            <w:w w:val="107"/>
                            <w:sz w:val="7"/>
                          </w:rPr>
                          <w:t>18</w:t>
                        </w:r>
                        <w:r>
                          <w:rPr>
                            <w:rFonts w:ascii="Courier New"/>
                            <w:b/>
                            <w:color w:val="231F20"/>
                            <w:w w:val="107"/>
                            <w:sz w:val="7"/>
                          </w:rPr>
                          <w:t>0</w:t>
                        </w:r>
                      </w:p>
                    </w:tc>
                    <w:tc>
                      <w:tcPr>
                        <w:tcW w:w="4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E66FB6"/>
                    </w:tc>
                    <w:tc>
                      <w:tcPr>
                        <w:tcW w:w="353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23597AE0">
                        <w:pPr>
                          <w:pStyle w:val="7"/>
                          <w:spacing w:before="1"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7"/>
                            <w:szCs w:val="7"/>
                          </w:rPr>
                        </w:pPr>
                      </w:p>
                      <w:p w14:paraId="12BE487A">
                        <w:pPr>
                          <w:pStyle w:val="7"/>
                          <w:spacing w:line="240" w:lineRule="auto"/>
                          <w:ind w:left="212" w:right="0"/>
                          <w:jc w:val="left"/>
                          <w:rPr>
                            <w:rFonts w:ascii="Courier New" w:hAnsi="Courier New" w:eastAsia="Courier New" w:cs="Courier New"/>
                            <w:sz w:val="7"/>
                            <w:szCs w:val="7"/>
                          </w:rPr>
                        </w:pPr>
                        <w:r>
                          <w:rPr>
                            <w:rFonts w:ascii="Courier New"/>
                            <w:b/>
                            <w:color w:val="231F20"/>
                            <w:spacing w:val="-1"/>
                            <w:w w:val="107"/>
                            <w:sz w:val="7"/>
                          </w:rPr>
                          <w:t>6</w:t>
                        </w:r>
                        <w:r>
                          <w:rPr>
                            <w:rFonts w:ascii="Courier New"/>
                            <w:b/>
                            <w:color w:val="231F20"/>
                            <w:w w:val="107"/>
                            <w:sz w:val="7"/>
                          </w:rPr>
                          <w:t>0</w:t>
                        </w:r>
                      </w:p>
                    </w:tc>
                    <w:tc>
                      <w:tcPr>
                        <w:tcW w:w="3801" w:type="dxa"/>
                        <w:gridSpan w:val="2"/>
                        <w:vMerge w:val="continue"/>
                        <w:tcBorders>
                          <w:left w:val="nil"/>
                          <w:right w:val="single" w:color="050100" w:sz="6" w:space="0"/>
                        </w:tcBorders>
                      </w:tcPr>
                      <w:p w14:paraId="301DD83C"/>
                    </w:tc>
                  </w:tr>
                  <w:tr w14:paraId="5AAE4492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44" w:hRule="exact"/>
                    </w:trPr>
                    <w:tc>
                      <w:tcPr>
                        <w:tcW w:w="592" w:type="dxa"/>
                        <w:vMerge w:val="continue"/>
                        <w:tcBorders>
                          <w:left w:val="single" w:color="050100" w:sz="6" w:space="0"/>
                          <w:right w:val="single" w:color="050100" w:sz="6" w:space="0"/>
                        </w:tcBorders>
                      </w:tcPr>
                      <w:p w14:paraId="49BCACF3"/>
                    </w:tc>
                    <w:tc>
                      <w:tcPr>
                        <w:tcW w:w="2907" w:type="dxa"/>
                        <w:gridSpan w:val="2"/>
                        <w:vMerge w:val="continue"/>
                        <w:tcBorders>
                          <w:left w:val="single" w:color="050100" w:sz="6" w:space="0"/>
                          <w:right w:val="nil"/>
                        </w:tcBorders>
                      </w:tcPr>
                      <w:p w14:paraId="333BA5C0"/>
                    </w:tc>
                    <w:tc>
                      <w:tcPr>
                        <w:tcW w:w="352" w:type="dxa"/>
                        <w:vMerge w:val="continue"/>
                        <w:tcBorders>
                          <w:left w:val="nil"/>
                          <w:right w:val="nil"/>
                        </w:tcBorders>
                      </w:tcPr>
                      <w:p w14:paraId="07DDFEB3"/>
                    </w:tc>
                    <w:tc>
                      <w:tcPr>
                        <w:tcW w:w="6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567C75"/>
                    </w:tc>
                    <w:tc>
                      <w:tcPr>
                        <w:tcW w:w="975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9947C7">
                        <w:pPr>
                          <w:pStyle w:val="7"/>
                          <w:spacing w:before="10"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7"/>
                            <w:szCs w:val="7"/>
                          </w:rPr>
                        </w:pPr>
                      </w:p>
                      <w:p w14:paraId="40F1E03E">
                        <w:pPr>
                          <w:pStyle w:val="7"/>
                          <w:spacing w:line="240" w:lineRule="auto"/>
                          <w:ind w:right="136"/>
                          <w:jc w:val="center"/>
                          <w:rPr>
                            <w:rFonts w:ascii="Courier New" w:hAnsi="Courier New" w:eastAsia="Courier New" w:cs="Courier New"/>
                            <w:sz w:val="7"/>
                            <w:szCs w:val="7"/>
                          </w:rPr>
                        </w:pPr>
                        <w:r>
                          <w:rPr>
                            <w:rFonts w:ascii="Courier New"/>
                            <w:b/>
                            <w:color w:val="231F20"/>
                            <w:spacing w:val="1"/>
                            <w:w w:val="107"/>
                            <w:sz w:val="7"/>
                          </w:rPr>
                          <w:t>24</w:t>
                        </w:r>
                        <w:r>
                          <w:rPr>
                            <w:rFonts w:ascii="Courier New"/>
                            <w:b/>
                            <w:color w:val="231F20"/>
                            <w:w w:val="107"/>
                            <w:sz w:val="7"/>
                          </w:rPr>
                          <w:t>0</w:t>
                        </w:r>
                      </w:p>
                    </w:tc>
                    <w:tc>
                      <w:tcPr>
                        <w:tcW w:w="4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1D69FB"/>
                    </w:tc>
                    <w:tc>
                      <w:tcPr>
                        <w:tcW w:w="353" w:type="dxa"/>
                        <w:vMerge w:val="continue"/>
                        <w:tcBorders>
                          <w:left w:val="nil"/>
                          <w:right w:val="nil"/>
                        </w:tcBorders>
                      </w:tcPr>
                      <w:p w14:paraId="707CDFE9"/>
                    </w:tc>
                    <w:tc>
                      <w:tcPr>
                        <w:tcW w:w="3801" w:type="dxa"/>
                        <w:gridSpan w:val="2"/>
                        <w:vMerge w:val="continue"/>
                        <w:tcBorders>
                          <w:left w:val="nil"/>
                          <w:right w:val="single" w:color="050100" w:sz="6" w:space="0"/>
                        </w:tcBorders>
                      </w:tcPr>
                      <w:p w14:paraId="286B1D22"/>
                    </w:tc>
                  </w:tr>
                  <w:tr w14:paraId="0CECE95B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25" w:hRule="exact"/>
                    </w:trPr>
                    <w:tc>
                      <w:tcPr>
                        <w:tcW w:w="592" w:type="dxa"/>
                        <w:vMerge w:val="continue"/>
                        <w:tcBorders>
                          <w:left w:val="single" w:color="050100" w:sz="6" w:space="0"/>
                          <w:right w:val="single" w:color="050100" w:sz="6" w:space="0"/>
                        </w:tcBorders>
                      </w:tcPr>
                      <w:p w14:paraId="5A3C781E"/>
                    </w:tc>
                    <w:tc>
                      <w:tcPr>
                        <w:tcW w:w="2907" w:type="dxa"/>
                        <w:gridSpan w:val="2"/>
                        <w:vMerge w:val="continue"/>
                        <w:tcBorders>
                          <w:left w:val="single" w:color="050100" w:sz="6" w:space="0"/>
                          <w:right w:val="nil"/>
                        </w:tcBorders>
                      </w:tcPr>
                      <w:p w14:paraId="11447BF3"/>
                    </w:tc>
                    <w:tc>
                      <w:tcPr>
                        <w:tcW w:w="352" w:type="dxa"/>
                        <w:vMerge w:val="continue"/>
                        <w:tcBorders>
                          <w:left w:val="nil"/>
                          <w:right w:val="nil"/>
                        </w:tcBorders>
                      </w:tcPr>
                      <w:p w14:paraId="7171884C"/>
                    </w:tc>
                    <w:tc>
                      <w:tcPr>
                        <w:tcW w:w="633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78742E63">
                        <w:pPr>
                          <w:pStyle w:val="7"/>
                          <w:spacing w:before="56" w:line="240" w:lineRule="auto"/>
                          <w:ind w:right="71"/>
                          <w:jc w:val="center"/>
                          <w:rPr>
                            <w:rFonts w:ascii="Courier New" w:hAnsi="Courier New" w:eastAsia="Courier New" w:cs="Courier New"/>
                            <w:sz w:val="7"/>
                            <w:szCs w:val="7"/>
                          </w:rPr>
                        </w:pPr>
                        <w:r>
                          <w:rPr>
                            <w:rFonts w:ascii="Courier New"/>
                            <w:b/>
                            <w:color w:val="231F20"/>
                            <w:w w:val="107"/>
                            <w:sz w:val="7"/>
                          </w:rPr>
                          <w:t>-</w:t>
                        </w:r>
                        <w:r>
                          <w:rPr>
                            <w:rFonts w:ascii="Courier New"/>
                            <w:b/>
                            <w:color w:val="231F20"/>
                            <w:spacing w:val="1"/>
                            <w:w w:val="107"/>
                            <w:sz w:val="7"/>
                          </w:rPr>
                          <w:t>3</w:t>
                        </w:r>
                        <w:r>
                          <w:rPr>
                            <w:rFonts w:ascii="Courier New"/>
                            <w:b/>
                            <w:color w:val="231F20"/>
                            <w:w w:val="107"/>
                            <w:sz w:val="7"/>
                          </w:rPr>
                          <w:t>0</w:t>
                        </w:r>
                      </w:p>
                    </w:tc>
                    <w:tc>
                      <w:tcPr>
                        <w:tcW w:w="975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929EB3">
                        <w:pPr>
                          <w:pStyle w:val="7"/>
                          <w:spacing w:before="4" w:line="240" w:lineRule="auto"/>
                          <w:ind w:right="0"/>
                          <w:jc w:val="left"/>
                          <w:rPr>
                            <w:rFonts w:ascii="Arial" w:hAnsi="Arial" w:eastAsia="Arial" w:cs="Arial"/>
                            <w:sz w:val="9"/>
                            <w:szCs w:val="9"/>
                          </w:rPr>
                        </w:pPr>
                      </w:p>
                      <w:p w14:paraId="47A12442">
                        <w:pPr>
                          <w:pStyle w:val="7"/>
                          <w:spacing w:line="240" w:lineRule="auto"/>
                          <w:ind w:right="136"/>
                          <w:jc w:val="center"/>
                          <w:rPr>
                            <w:rFonts w:ascii="Courier New" w:hAnsi="Courier New" w:eastAsia="Courier New" w:cs="Courier New"/>
                            <w:sz w:val="7"/>
                            <w:szCs w:val="7"/>
                          </w:rPr>
                        </w:pPr>
                        <w:r>
                          <w:rPr>
                            <w:rFonts w:ascii="Courier New"/>
                            <w:b/>
                            <w:color w:val="231F20"/>
                            <w:spacing w:val="1"/>
                            <w:w w:val="107"/>
                            <w:sz w:val="7"/>
                          </w:rPr>
                          <w:t>30</w:t>
                        </w:r>
                        <w:r>
                          <w:rPr>
                            <w:rFonts w:ascii="Courier New"/>
                            <w:b/>
                            <w:color w:val="231F20"/>
                            <w:w w:val="107"/>
                            <w:sz w:val="7"/>
                          </w:rPr>
                          <w:t>0</w:t>
                        </w:r>
                      </w:p>
                    </w:tc>
                    <w:tc>
                      <w:tcPr>
                        <w:tcW w:w="451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7714B62B">
                        <w:pPr>
                          <w:pStyle w:val="7"/>
                          <w:spacing w:before="56" w:line="240" w:lineRule="auto"/>
                          <w:ind w:left="147" w:right="0"/>
                          <w:jc w:val="left"/>
                          <w:rPr>
                            <w:rFonts w:ascii="Courier New" w:hAnsi="Courier New" w:eastAsia="Courier New" w:cs="Courier New"/>
                            <w:sz w:val="7"/>
                            <w:szCs w:val="7"/>
                          </w:rPr>
                        </w:pPr>
                        <w:r>
                          <w:rPr>
                            <w:rFonts w:ascii="Courier New"/>
                            <w:b/>
                            <w:color w:val="231F20"/>
                            <w:spacing w:val="-1"/>
                            <w:w w:val="107"/>
                            <w:sz w:val="7"/>
                          </w:rPr>
                          <w:t>3</w:t>
                        </w:r>
                        <w:r>
                          <w:rPr>
                            <w:rFonts w:ascii="Courier New"/>
                            <w:b/>
                            <w:color w:val="231F20"/>
                            <w:w w:val="107"/>
                            <w:sz w:val="7"/>
                          </w:rPr>
                          <w:t>0</w:t>
                        </w:r>
                      </w:p>
                    </w:tc>
                    <w:tc>
                      <w:tcPr>
                        <w:tcW w:w="353" w:type="dxa"/>
                        <w:vMerge w:val="continue"/>
                        <w:tcBorders>
                          <w:left w:val="nil"/>
                          <w:right w:val="nil"/>
                        </w:tcBorders>
                      </w:tcPr>
                      <w:p w14:paraId="7DC103B7"/>
                    </w:tc>
                    <w:tc>
                      <w:tcPr>
                        <w:tcW w:w="3801" w:type="dxa"/>
                        <w:gridSpan w:val="2"/>
                        <w:vMerge w:val="continue"/>
                        <w:tcBorders>
                          <w:left w:val="nil"/>
                          <w:right w:val="single" w:color="050100" w:sz="6" w:space="0"/>
                        </w:tcBorders>
                      </w:tcPr>
                      <w:p w14:paraId="5DE13B53"/>
                    </w:tc>
                  </w:tr>
                  <w:tr w14:paraId="16A0379D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92" w:hRule="exact"/>
                    </w:trPr>
                    <w:tc>
                      <w:tcPr>
                        <w:tcW w:w="592" w:type="dxa"/>
                        <w:vMerge w:val="continue"/>
                        <w:tcBorders>
                          <w:left w:val="single" w:color="050100" w:sz="6" w:space="0"/>
                          <w:right w:val="single" w:color="050100" w:sz="6" w:space="0"/>
                        </w:tcBorders>
                      </w:tcPr>
                      <w:p w14:paraId="0ABA6BFA"/>
                    </w:tc>
                    <w:tc>
                      <w:tcPr>
                        <w:tcW w:w="2907" w:type="dxa"/>
                        <w:gridSpan w:val="2"/>
                        <w:vMerge w:val="continue"/>
                        <w:tcBorders>
                          <w:left w:val="single" w:color="050100" w:sz="6" w:space="0"/>
                          <w:right w:val="nil"/>
                        </w:tcBorders>
                      </w:tcPr>
                      <w:p w14:paraId="02B297A6"/>
                    </w:tc>
                    <w:tc>
                      <w:tcPr>
                        <w:tcW w:w="352" w:type="dxa"/>
                        <w:vMerge w:val="continue"/>
                        <w:tcBorders>
                          <w:left w:val="nil"/>
                          <w:right w:val="nil"/>
                        </w:tcBorders>
                      </w:tcPr>
                      <w:p w14:paraId="022A9A4C"/>
                    </w:tc>
                    <w:tc>
                      <w:tcPr>
                        <w:tcW w:w="633" w:type="dxa"/>
                        <w:vMerge w:val="continue"/>
                        <w:tcBorders>
                          <w:left w:val="nil"/>
                          <w:right w:val="nil"/>
                        </w:tcBorders>
                      </w:tcPr>
                      <w:p w14:paraId="52E6B62A"/>
                    </w:tc>
                    <w:tc>
                      <w:tcPr>
                        <w:tcW w:w="975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8F3EC2"/>
                    </w:tc>
                    <w:tc>
                      <w:tcPr>
                        <w:tcW w:w="451" w:type="dxa"/>
                        <w:vMerge w:val="continue"/>
                        <w:tcBorders>
                          <w:left w:val="nil"/>
                          <w:right w:val="nil"/>
                        </w:tcBorders>
                      </w:tcPr>
                      <w:p w14:paraId="32760EE1"/>
                    </w:tc>
                    <w:tc>
                      <w:tcPr>
                        <w:tcW w:w="353" w:type="dxa"/>
                        <w:vMerge w:val="continue"/>
                        <w:tcBorders>
                          <w:left w:val="nil"/>
                          <w:right w:val="nil"/>
                        </w:tcBorders>
                      </w:tcPr>
                      <w:p w14:paraId="12D0AC06"/>
                    </w:tc>
                    <w:tc>
                      <w:tcPr>
                        <w:tcW w:w="3801" w:type="dxa"/>
                        <w:gridSpan w:val="2"/>
                        <w:vMerge w:val="continue"/>
                        <w:tcBorders>
                          <w:left w:val="nil"/>
                          <w:right w:val="single" w:color="050100" w:sz="6" w:space="0"/>
                        </w:tcBorders>
                      </w:tcPr>
                      <w:p w14:paraId="2D73B737"/>
                    </w:tc>
                  </w:tr>
                  <w:tr w14:paraId="62F2E083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18" w:hRule="exact"/>
                    </w:trPr>
                    <w:tc>
                      <w:tcPr>
                        <w:tcW w:w="592" w:type="dxa"/>
                        <w:vMerge w:val="continue"/>
                        <w:tcBorders>
                          <w:left w:val="single" w:color="050100" w:sz="6" w:space="0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4D57CA6F"/>
                    </w:tc>
                    <w:tc>
                      <w:tcPr>
                        <w:tcW w:w="2907" w:type="dxa"/>
                        <w:gridSpan w:val="2"/>
                        <w:vMerge w:val="continue"/>
                        <w:tcBorders>
                          <w:left w:val="single" w:color="050100" w:sz="6" w:space="0"/>
                          <w:bottom w:val="single" w:color="050100" w:sz="6" w:space="0"/>
                          <w:right w:val="nil"/>
                        </w:tcBorders>
                      </w:tcPr>
                      <w:p w14:paraId="042A03AB"/>
                    </w:tc>
                    <w:tc>
                      <w:tcPr>
                        <w:tcW w:w="352" w:type="dxa"/>
                        <w:vMerge w:val="continue"/>
                        <w:tcBorders>
                          <w:left w:val="nil"/>
                          <w:bottom w:val="single" w:color="050100" w:sz="6" w:space="0"/>
                          <w:right w:val="nil"/>
                        </w:tcBorders>
                      </w:tcPr>
                      <w:p w14:paraId="3371E085"/>
                    </w:tc>
                    <w:tc>
                      <w:tcPr>
                        <w:tcW w:w="633" w:type="dxa"/>
                        <w:vMerge w:val="continue"/>
                        <w:tcBorders>
                          <w:left w:val="nil"/>
                          <w:bottom w:val="single" w:color="050100" w:sz="6" w:space="0"/>
                          <w:right w:val="nil"/>
                        </w:tcBorders>
                      </w:tcPr>
                      <w:p w14:paraId="513366F0"/>
                    </w:tc>
                    <w:tc>
                      <w:tcPr>
                        <w:tcW w:w="975" w:type="dxa"/>
                        <w:gridSpan w:val="2"/>
                        <w:tcBorders>
                          <w:top w:val="nil"/>
                          <w:left w:val="nil"/>
                          <w:bottom w:val="single" w:color="050100" w:sz="6" w:space="0"/>
                          <w:right w:val="nil"/>
                        </w:tcBorders>
                      </w:tcPr>
                      <w:p w14:paraId="185EDCE6"/>
                    </w:tc>
                    <w:tc>
                      <w:tcPr>
                        <w:tcW w:w="451" w:type="dxa"/>
                        <w:vMerge w:val="continue"/>
                        <w:tcBorders>
                          <w:left w:val="nil"/>
                          <w:bottom w:val="single" w:color="050100" w:sz="6" w:space="0"/>
                          <w:right w:val="nil"/>
                        </w:tcBorders>
                      </w:tcPr>
                      <w:p w14:paraId="139C0E91"/>
                    </w:tc>
                    <w:tc>
                      <w:tcPr>
                        <w:tcW w:w="353" w:type="dxa"/>
                        <w:vMerge w:val="continue"/>
                        <w:tcBorders>
                          <w:left w:val="nil"/>
                          <w:bottom w:val="single" w:color="050100" w:sz="6" w:space="0"/>
                          <w:right w:val="nil"/>
                        </w:tcBorders>
                      </w:tcPr>
                      <w:p w14:paraId="05404E41"/>
                    </w:tc>
                    <w:tc>
                      <w:tcPr>
                        <w:tcW w:w="3801" w:type="dxa"/>
                        <w:gridSpan w:val="2"/>
                        <w:vMerge w:val="continue"/>
                        <w:tcBorders>
                          <w:left w:val="nil"/>
                          <w:bottom w:val="single" w:color="050100" w:sz="6" w:space="0"/>
                          <w:right w:val="single" w:color="050100" w:sz="6" w:space="0"/>
                        </w:tcBorders>
                      </w:tcPr>
                      <w:p w14:paraId="41ACE4B5"/>
                    </w:tc>
                  </w:tr>
                </w:tbl>
                <w:p w14:paraId="3B99EC34"/>
              </w:txbxContent>
            </v:textbox>
          </v:shape>
        </w:pict>
      </w:r>
      <w:r>
        <w:rPr>
          <w:color w:val="231F20"/>
        </w:rPr>
        <w:t>灯具参数规格书（</w:t>
      </w:r>
      <w:r>
        <w:rPr>
          <w:rFonts w:ascii="黑体" w:hAnsi="黑体" w:eastAsia="黑体" w:cs="黑体"/>
          <w:color w:val="231F20"/>
        </w:rPr>
        <w:t>10W</w:t>
      </w:r>
      <w:r>
        <w:rPr>
          <w:color w:val="231F20"/>
        </w:rPr>
        <w:t>草坪灯）</w:t>
      </w:r>
    </w:p>
    <w:p w14:paraId="5ED22C84">
      <w:pPr>
        <w:spacing w:before="0" w:line="240" w:lineRule="auto"/>
        <w:rPr>
          <w:rFonts w:ascii="黑体" w:hAnsi="黑体" w:eastAsia="黑体" w:cs="黑体"/>
          <w:sz w:val="20"/>
          <w:szCs w:val="20"/>
        </w:rPr>
      </w:pPr>
    </w:p>
    <w:p w14:paraId="795F3D76">
      <w:pPr>
        <w:spacing w:before="0" w:line="240" w:lineRule="auto"/>
        <w:rPr>
          <w:rFonts w:ascii="黑体" w:hAnsi="黑体" w:eastAsia="黑体" w:cs="黑体"/>
          <w:sz w:val="20"/>
          <w:szCs w:val="20"/>
        </w:rPr>
      </w:pPr>
    </w:p>
    <w:p w14:paraId="47B4B2BB">
      <w:pPr>
        <w:spacing w:before="0" w:line="240" w:lineRule="auto"/>
        <w:rPr>
          <w:rFonts w:ascii="黑体" w:hAnsi="黑体" w:eastAsia="黑体" w:cs="黑体"/>
          <w:sz w:val="20"/>
          <w:szCs w:val="20"/>
        </w:rPr>
      </w:pPr>
    </w:p>
    <w:p w14:paraId="17EE4F7D">
      <w:pPr>
        <w:spacing w:before="0" w:line="240" w:lineRule="auto"/>
        <w:rPr>
          <w:rFonts w:ascii="黑体" w:hAnsi="黑体" w:eastAsia="黑体" w:cs="黑体"/>
          <w:sz w:val="20"/>
          <w:szCs w:val="20"/>
        </w:rPr>
      </w:pPr>
    </w:p>
    <w:p w14:paraId="5F6F7327">
      <w:pPr>
        <w:spacing w:before="0" w:line="240" w:lineRule="auto"/>
        <w:rPr>
          <w:rFonts w:ascii="黑体" w:hAnsi="黑体" w:eastAsia="黑体" w:cs="黑体"/>
          <w:sz w:val="20"/>
          <w:szCs w:val="20"/>
        </w:rPr>
      </w:pPr>
    </w:p>
    <w:p w14:paraId="65E4A769">
      <w:pPr>
        <w:spacing w:before="0" w:line="240" w:lineRule="auto"/>
        <w:rPr>
          <w:rFonts w:ascii="黑体" w:hAnsi="黑体" w:eastAsia="黑体" w:cs="黑体"/>
          <w:sz w:val="20"/>
          <w:szCs w:val="20"/>
        </w:rPr>
      </w:pPr>
    </w:p>
    <w:p w14:paraId="4B24268C">
      <w:pPr>
        <w:spacing w:before="0" w:line="240" w:lineRule="auto"/>
        <w:rPr>
          <w:rFonts w:ascii="黑体" w:hAnsi="黑体" w:eastAsia="黑体" w:cs="黑体"/>
          <w:sz w:val="20"/>
          <w:szCs w:val="20"/>
        </w:rPr>
      </w:pPr>
    </w:p>
    <w:p w14:paraId="59F1D73B">
      <w:pPr>
        <w:spacing w:before="0" w:line="240" w:lineRule="auto"/>
        <w:rPr>
          <w:rFonts w:ascii="黑体" w:hAnsi="黑体" w:eastAsia="黑体" w:cs="黑体"/>
          <w:sz w:val="20"/>
          <w:szCs w:val="20"/>
        </w:rPr>
      </w:pPr>
    </w:p>
    <w:p w14:paraId="30305AD9">
      <w:pPr>
        <w:spacing w:before="0" w:line="240" w:lineRule="auto"/>
        <w:rPr>
          <w:rFonts w:ascii="黑体" w:hAnsi="黑体" w:eastAsia="黑体" w:cs="黑体"/>
          <w:sz w:val="20"/>
          <w:szCs w:val="20"/>
        </w:rPr>
      </w:pPr>
    </w:p>
    <w:p w14:paraId="06255819">
      <w:pPr>
        <w:spacing w:before="0" w:line="240" w:lineRule="auto"/>
        <w:rPr>
          <w:rFonts w:ascii="黑体" w:hAnsi="黑体" w:eastAsia="黑体" w:cs="黑体"/>
          <w:sz w:val="20"/>
          <w:szCs w:val="20"/>
        </w:rPr>
      </w:pPr>
    </w:p>
    <w:p w14:paraId="0DBE413F">
      <w:pPr>
        <w:spacing w:before="0" w:line="240" w:lineRule="auto"/>
        <w:rPr>
          <w:rFonts w:ascii="黑体" w:hAnsi="黑体" w:eastAsia="黑体" w:cs="黑体"/>
          <w:sz w:val="20"/>
          <w:szCs w:val="20"/>
        </w:rPr>
      </w:pPr>
    </w:p>
    <w:p w14:paraId="71251A0F">
      <w:pPr>
        <w:spacing w:before="0" w:line="240" w:lineRule="auto"/>
        <w:rPr>
          <w:rFonts w:ascii="黑体" w:hAnsi="黑体" w:eastAsia="黑体" w:cs="黑体"/>
          <w:sz w:val="20"/>
          <w:szCs w:val="20"/>
        </w:rPr>
      </w:pPr>
    </w:p>
    <w:p w14:paraId="0D39AF1D">
      <w:pPr>
        <w:spacing w:before="0" w:line="240" w:lineRule="auto"/>
        <w:rPr>
          <w:rFonts w:ascii="黑体" w:hAnsi="黑体" w:eastAsia="黑体" w:cs="黑体"/>
          <w:sz w:val="20"/>
          <w:szCs w:val="20"/>
        </w:rPr>
      </w:pPr>
    </w:p>
    <w:p w14:paraId="4543E056">
      <w:pPr>
        <w:spacing w:before="0" w:line="240" w:lineRule="auto"/>
        <w:rPr>
          <w:rFonts w:ascii="黑体" w:hAnsi="黑体" w:eastAsia="黑体" w:cs="黑体"/>
          <w:sz w:val="20"/>
          <w:szCs w:val="20"/>
        </w:rPr>
      </w:pPr>
    </w:p>
    <w:p w14:paraId="14FA6E48">
      <w:pPr>
        <w:spacing w:before="0" w:line="240" w:lineRule="auto"/>
        <w:rPr>
          <w:rFonts w:ascii="黑体" w:hAnsi="黑体" w:eastAsia="黑体" w:cs="黑体"/>
          <w:sz w:val="20"/>
          <w:szCs w:val="20"/>
        </w:rPr>
      </w:pPr>
    </w:p>
    <w:p w14:paraId="486C16A8">
      <w:pPr>
        <w:spacing w:before="0" w:line="240" w:lineRule="auto"/>
        <w:rPr>
          <w:rFonts w:ascii="黑体" w:hAnsi="黑体" w:eastAsia="黑体" w:cs="黑体"/>
          <w:sz w:val="20"/>
          <w:szCs w:val="20"/>
        </w:rPr>
      </w:pPr>
    </w:p>
    <w:p w14:paraId="4A544B1B">
      <w:pPr>
        <w:spacing w:before="0" w:line="240" w:lineRule="auto"/>
        <w:rPr>
          <w:rFonts w:ascii="黑体" w:hAnsi="黑体" w:eastAsia="黑体" w:cs="黑体"/>
          <w:sz w:val="20"/>
          <w:szCs w:val="20"/>
        </w:rPr>
      </w:pPr>
    </w:p>
    <w:p w14:paraId="185D728B">
      <w:pPr>
        <w:spacing w:before="0" w:line="240" w:lineRule="auto"/>
        <w:rPr>
          <w:rFonts w:ascii="黑体" w:hAnsi="黑体" w:eastAsia="黑体" w:cs="黑体"/>
          <w:sz w:val="20"/>
          <w:szCs w:val="20"/>
        </w:rPr>
      </w:pPr>
    </w:p>
    <w:p w14:paraId="4D6C1EEE">
      <w:pPr>
        <w:spacing w:before="0" w:line="240" w:lineRule="auto"/>
        <w:rPr>
          <w:rFonts w:ascii="黑体" w:hAnsi="黑体" w:eastAsia="黑体" w:cs="黑体"/>
          <w:sz w:val="20"/>
          <w:szCs w:val="20"/>
        </w:rPr>
      </w:pPr>
    </w:p>
    <w:p w14:paraId="3FA77490">
      <w:pPr>
        <w:spacing w:before="0" w:line="240" w:lineRule="auto"/>
        <w:rPr>
          <w:rFonts w:ascii="黑体" w:hAnsi="黑体" w:eastAsia="黑体" w:cs="黑体"/>
          <w:sz w:val="20"/>
          <w:szCs w:val="20"/>
        </w:rPr>
      </w:pPr>
    </w:p>
    <w:p w14:paraId="53644068">
      <w:pPr>
        <w:spacing w:before="0" w:line="240" w:lineRule="auto"/>
        <w:rPr>
          <w:rFonts w:ascii="黑体" w:hAnsi="黑体" w:eastAsia="黑体" w:cs="黑体"/>
          <w:sz w:val="20"/>
          <w:szCs w:val="20"/>
        </w:rPr>
      </w:pPr>
    </w:p>
    <w:p w14:paraId="07928EDE">
      <w:pPr>
        <w:spacing w:before="0" w:line="240" w:lineRule="auto"/>
        <w:rPr>
          <w:rFonts w:ascii="黑体" w:hAnsi="黑体" w:eastAsia="黑体" w:cs="黑体"/>
          <w:sz w:val="20"/>
          <w:szCs w:val="20"/>
        </w:rPr>
      </w:pPr>
    </w:p>
    <w:p w14:paraId="0C4E3574">
      <w:pPr>
        <w:spacing w:before="0" w:line="240" w:lineRule="auto"/>
        <w:rPr>
          <w:rFonts w:ascii="黑体" w:hAnsi="黑体" w:eastAsia="黑体" w:cs="黑体"/>
          <w:sz w:val="20"/>
          <w:szCs w:val="20"/>
        </w:rPr>
      </w:pPr>
    </w:p>
    <w:p w14:paraId="58672492">
      <w:pPr>
        <w:spacing w:before="0" w:line="240" w:lineRule="auto"/>
        <w:rPr>
          <w:rFonts w:ascii="黑体" w:hAnsi="黑体" w:eastAsia="黑体" w:cs="黑体"/>
          <w:sz w:val="20"/>
          <w:szCs w:val="20"/>
        </w:rPr>
      </w:pPr>
    </w:p>
    <w:p w14:paraId="19A47A44">
      <w:pPr>
        <w:spacing w:before="9" w:line="240" w:lineRule="auto"/>
        <w:rPr>
          <w:rFonts w:ascii="黑体" w:hAnsi="黑体" w:eastAsia="黑体" w:cs="黑体"/>
          <w:sz w:val="18"/>
          <w:szCs w:val="18"/>
        </w:rPr>
      </w:pPr>
    </w:p>
    <w:p w14:paraId="775C2D8A">
      <w:pPr>
        <w:spacing w:line="2315" w:lineRule="exact"/>
        <w:ind w:left="4322" w:right="0" w:firstLine="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position w:val="-45"/>
          <w:sz w:val="20"/>
          <w:szCs w:val="20"/>
        </w:rPr>
        <w:drawing>
          <wp:inline distT="0" distB="0" distL="0" distR="0">
            <wp:extent cx="887095" cy="1470025"/>
            <wp:effectExtent l="0" t="0" r="0" b="0"/>
            <wp:docPr id="19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7.jpe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7348" cy="1470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EC9942">
      <w:pPr>
        <w:spacing w:before="0" w:line="240" w:lineRule="auto"/>
        <w:rPr>
          <w:rFonts w:ascii="黑体" w:hAnsi="黑体" w:eastAsia="黑体" w:cs="黑体"/>
          <w:sz w:val="20"/>
          <w:szCs w:val="20"/>
        </w:rPr>
      </w:pPr>
    </w:p>
    <w:p w14:paraId="66ECEC49">
      <w:pPr>
        <w:spacing w:before="5" w:line="240" w:lineRule="auto"/>
        <w:rPr>
          <w:rFonts w:ascii="黑体" w:hAnsi="黑体" w:eastAsia="黑体" w:cs="黑体"/>
          <w:sz w:val="15"/>
          <w:szCs w:val="15"/>
        </w:rPr>
      </w:pPr>
    </w:p>
    <w:p w14:paraId="4C697EDF">
      <w:pPr>
        <w:spacing w:before="75"/>
        <w:ind w:left="156" w:right="0" w:firstLine="0"/>
        <w:jc w:val="center"/>
        <w:rPr>
          <w:rFonts w:ascii="Arial" w:hAnsi="Arial" w:eastAsia="Arial" w:cs="Arial"/>
          <w:sz w:val="14"/>
          <w:szCs w:val="14"/>
        </w:rPr>
      </w:pPr>
      <w:r>
        <w:pict>
          <v:group id="_x0000_s1057" o:spid="_x0000_s1057" o:spt="203" style="position:absolute;left:0pt;margin-left:291.4pt;margin-top:7.35pt;height:9.8pt;width:17.8pt;mso-position-horizontal-relative:page;z-index:-251654144;mso-width-relative:page;mso-height-relative:page;" coordorigin="5828,148" coordsize="356,196">
            <o:lock v:ext="edit"/>
            <v:group id="_x0000_s1058" o:spid="_x0000_s1058" o:spt="203" style="position:absolute;left:6181;top:150;height:192;width:2;" coordorigin="6181,150" coordsize="2,192">
              <o:lock v:ext="edit"/>
              <v:shape id="_x0000_s1059" o:spid="_x0000_s1059" style="position:absolute;left:6181;top:150;height:192;width:2;" filled="f" stroked="t" coordorigin="6181,150" coordsize="0,192" path="m6181,341l6181,150e">
                <v:path arrowok="t"/>
                <v:fill on="f" focussize="0,0"/>
                <v:stroke weight="0.215984251968504pt" color="#231F20"/>
                <v:imagedata o:title=""/>
                <o:lock v:ext="edit"/>
              </v:shape>
            </v:group>
            <v:group id="_x0000_s1060" o:spid="_x0000_s1060" o:spt="203" style="position:absolute;left:5830;top:150;height:192;width:2;" coordorigin="5830,150" coordsize="2,192">
              <o:lock v:ext="edit"/>
              <v:shape id="_x0000_s1061" o:spid="_x0000_s1061" style="position:absolute;left:5830;top:150;height:192;width:2;" filled="f" stroked="t" coordorigin="5830,150" coordsize="0,192" path="m5830,341l5830,150e">
                <v:path arrowok="t"/>
                <v:fill on="f" focussize="0,0"/>
                <v:stroke weight="0.215984251968504pt" color="#231F20"/>
                <v:imagedata o:title=""/>
                <o:lock v:ext="edit"/>
              </v:shape>
            </v:group>
            <v:group id="_x0000_s1062" o:spid="_x0000_s1062" o:spt="203" style="position:absolute;left:5830;top:249;height:2;width:351;" coordorigin="5830,249" coordsize="351,2">
              <o:lock v:ext="edit"/>
              <v:shape id="_x0000_s1063" o:spid="_x0000_s1063" style="position:absolute;left:5830;top:249;height:2;width:351;" filled="f" stroked="t" coordorigin="5830,249" coordsize="351,0" path="m5830,249l6181,249e">
                <v:path arrowok="t"/>
                <v:fill on="f" focussize="0,0"/>
                <v:stroke weight="0.215984251968504pt" color="#231F20"/>
                <v:imagedata o:title=""/>
                <o:lock v:ext="edit"/>
              </v:shape>
            </v:group>
            <v:group id="_x0000_s1064" o:spid="_x0000_s1064" o:spt="203" style="position:absolute;left:5830;top:223;height:53;width:53;" coordorigin="5830,223" coordsize="53,53">
              <o:lock v:ext="edit"/>
              <v:shape id="_x0000_s1065" o:spid="_x0000_s1065" style="position:absolute;left:5830;top:223;height:53;width:53;" fillcolor="#231F20" filled="t" stroked="f" coordorigin="5830,223" coordsize="53,53" path="m5883,223l5830,249,5883,275,5883,22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66" o:spid="_x0000_s1066" o:spt="203" style="position:absolute;left:6129;top:223;height:53;width:53;" coordorigin="6129,223" coordsize="53,53">
              <o:lock v:ext="edit"/>
              <v:shape id="_x0000_s1067" o:spid="_x0000_s1067" style="position:absolute;left:6129;top:223;height:53;width:53;" fillcolor="#231F20" filled="t" stroked="f" coordorigin="6129,223" coordsize="53,53" path="m6129,223l6129,275,6181,249,6129,223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pict>
          <v:group id="_x0000_s1068" o:spid="_x0000_s1068" o:spt="203" style="position:absolute;left:0pt;margin-left:270.05pt;margin-top:75.35pt;height:30.55pt;width:10.45pt;mso-position-horizontal-relative:page;z-index:251660288;mso-width-relative:page;mso-height-relative:page;" coordorigin="5401,1508" coordsize="209,611">
            <o:lock v:ext="edit"/>
            <v:group id="_x0000_s1069" o:spid="_x0000_s1069" o:spt="203" style="position:absolute;left:5403;top:2117;height:2;width:205;" coordorigin="5403,2117" coordsize="205,2">
              <o:lock v:ext="edit"/>
              <v:shape id="_x0000_s1070" o:spid="_x0000_s1070" style="position:absolute;left:5403;top:2117;height:2;width:205;" filled="f" stroked="t" coordorigin="5403,2117" coordsize="205,0" path="m5607,2117l5403,2117e">
                <v:path arrowok="t"/>
                <v:fill on="f" focussize="0,0"/>
                <v:stroke weight="0.215984251968504pt" color="#231F20"/>
                <v:imagedata o:title=""/>
                <o:lock v:ext="edit"/>
              </v:shape>
            </v:group>
            <v:group id="_x0000_s1071" o:spid="_x0000_s1071" o:spt="203" style="position:absolute;left:5569;top:1510;height:607;width:2;" coordorigin="5569,1510" coordsize="2,607">
              <o:lock v:ext="edit"/>
              <v:shape id="_x0000_s1072" o:spid="_x0000_s1072" style="position:absolute;left:5569;top:1510;height:607;width:2;" filled="f" stroked="t" coordorigin="5569,1510" coordsize="0,607" path="m5569,1510l5569,2117e">
                <v:path arrowok="t"/>
                <v:fill on="f" focussize="0,0"/>
                <v:stroke weight="0.215984251968504pt" color="#231F20"/>
                <v:imagedata o:title=""/>
                <o:lock v:ext="edit"/>
              </v:shape>
            </v:group>
            <v:group id="_x0000_s1073" o:spid="_x0000_s1073" o:spt="203" style="position:absolute;left:5543;top:2064;height:53;width:53;" coordorigin="5543,2064" coordsize="53,53">
              <o:lock v:ext="edit"/>
              <v:shape id="_x0000_s1074" o:spid="_x0000_s1074" style="position:absolute;left:5543;top:2064;height:53;width:53;" fillcolor="#231F20" filled="t" stroked="f" coordorigin="5543,2064" coordsize="53,53" path="m5595,2064l5543,2064,5569,2117,5595,2064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pict>
          <v:group id="_x0000_s1075" o:spid="_x0000_s1075" o:spt="203" style="position:absolute;left:0pt;margin-left:270.05pt;margin-top:21.9pt;height:29.75pt;width:13.3pt;mso-position-horizontal-relative:page;z-index:251660288;mso-width-relative:page;mso-height-relative:page;" coordorigin="5401,438" coordsize="266,595">
            <o:lock v:ext="edit"/>
            <v:group id="_x0000_s1076" o:spid="_x0000_s1076" o:spt="203" style="position:absolute;left:5403;top:440;height:2;width:262;" coordorigin="5403,440" coordsize="262,2">
              <o:lock v:ext="edit"/>
              <v:shape id="_x0000_s1077" o:spid="_x0000_s1077" style="position:absolute;left:5403;top:440;height:2;width:262;" filled="f" stroked="t" coordorigin="5403,440" coordsize="262,0" path="m5664,440l5403,440e">
                <v:path arrowok="t"/>
                <v:fill on="f" focussize="0,0"/>
                <v:stroke weight="0.215984251968504pt" color="#231F20"/>
                <v:imagedata o:title=""/>
                <o:lock v:ext="edit"/>
              </v:shape>
            </v:group>
            <v:group id="_x0000_s1078" o:spid="_x0000_s1078" o:spt="203" style="position:absolute;left:5569;top:440;height:591;width:2;" coordorigin="5569,440" coordsize="2,591">
              <o:lock v:ext="edit"/>
              <v:shape id="_x0000_s1079" o:spid="_x0000_s1079" style="position:absolute;left:5569;top:440;height:591;width:2;" filled="f" stroked="t" coordorigin="5569,440" coordsize="0,591" path="m5569,440l5569,1031e">
                <v:path arrowok="t"/>
                <v:fill on="f" focussize="0,0"/>
                <v:stroke weight="0.215984251968504pt" color="#231F20"/>
                <v:imagedata o:title=""/>
                <o:lock v:ext="edit"/>
              </v:shape>
            </v:group>
            <v:group id="_x0000_s1080" o:spid="_x0000_s1080" o:spt="203" style="position:absolute;left:5543;top:440;height:53;width:53;" coordorigin="5543,440" coordsize="53,53">
              <o:lock v:ext="edit"/>
              <v:shape id="_x0000_s1081" o:spid="_x0000_s1081" style="position:absolute;left:5543;top:440;height:53;width:53;" fillcolor="#231F20" filled="t" stroked="f" coordorigin="5543,440" coordsize="53,53" path="m5569,440l5543,493,5595,493,5569,440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Arial"/>
          <w:color w:val="231F20"/>
          <w:spacing w:val="3"/>
          <w:sz w:val="14"/>
        </w:rPr>
        <w:t>20</w:t>
      </w:r>
    </w:p>
    <w:p w14:paraId="70C97FE9">
      <w:pPr>
        <w:spacing w:before="3" w:line="240" w:lineRule="auto"/>
        <w:rPr>
          <w:rFonts w:ascii="Arial" w:hAnsi="Arial" w:eastAsia="Arial" w:cs="Arial"/>
          <w:sz w:val="17"/>
          <w:szCs w:val="17"/>
        </w:rPr>
      </w:pPr>
    </w:p>
    <w:p w14:paraId="43CA8D10">
      <w:pPr>
        <w:spacing w:line="1687" w:lineRule="exact"/>
        <w:ind w:left="4951" w:right="0" w:firstLine="0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position w:val="-33"/>
          <w:sz w:val="20"/>
          <w:szCs w:val="20"/>
        </w:rPr>
        <w:pict>
          <v:group id="_x0000_s1082" o:spid="_x0000_s1082" o:spt="203" style="height:84.4pt;width:25.45pt;" coordsize="509,1688">
            <o:lock v:ext="edit"/>
            <v:group id="_x0000_s1083" o:spid="_x0000_s1083" o:spt="203" style="position:absolute;left:79;top:6;height:1656;width:351;" coordorigin="79,6" coordsize="351,1656">
              <o:lock v:ext="edit"/>
              <v:shape id="_x0000_s1084" o:spid="_x0000_s1084" style="position:absolute;left:79;top:6;height:1656;width:351;" filled="f" stroked="t" coordorigin="79,6" coordsize="351,1656" path="m79,6l430,6,430,1661,79,1661,79,6xe">
                <v:path arrowok="t"/>
                <v:fill on="f" focussize="0,0"/>
                <v:stroke weight="0.566929133858268pt" color="#231F20"/>
                <v:imagedata o:title=""/>
                <o:lock v:ext="edit"/>
              </v:shape>
            </v:group>
            <v:group id="_x0000_s1085" o:spid="_x0000_s1085" o:spt="203" style="position:absolute;left:163;top:181;height:737;width:183;" coordorigin="163,181" coordsize="183,737">
              <o:lock v:ext="edit"/>
              <v:shape id="_x0000_s1086" o:spid="_x0000_s1086" style="position:absolute;left:163;top:181;height:737;width:183;" filled="f" stroked="t" coordorigin="163,181" coordsize="183,737" path="m163,181l345,181,345,918,163,918,163,181xe">
                <v:path arrowok="t"/>
                <v:fill on="f" focussize="0,0"/>
                <v:stroke weight="0.566929133858268pt" color="#231F20"/>
                <v:imagedata o:title=""/>
                <o:lock v:ext="edit"/>
              </v:shape>
            </v:group>
            <v:group id="_x0000_s1087" o:spid="_x0000_s1087" o:spt="203" style="position:absolute;left:16;top:1672;height:2;width:477;" coordorigin="16,1672" coordsize="477,2">
              <o:lock v:ext="edit"/>
              <v:shape id="_x0000_s1088" o:spid="_x0000_s1088" style="position:absolute;left:16;top:1672;height:2;width:477;" filled="f" stroked="t" coordorigin="16,1672" coordsize="477,0" path="m16,1672l492,1672e">
                <v:path arrowok="t"/>
                <v:fill on="f" focussize="0,0"/>
                <v:stroke weight="1.61913385826772pt" color="#231F20"/>
                <v:imagedata o:title=""/>
                <o:lock v:ext="edit"/>
              </v:shape>
            </v:group>
            <v:group id="_x0000_s1089" o:spid="_x0000_s1089" o:spt="203" style="position:absolute;left:345;top:6;height:1656;width:2;" coordorigin="345,6" coordsize="2,1656">
              <o:lock v:ext="edit"/>
              <v:shape id="_x0000_s1090" o:spid="_x0000_s1090" style="position:absolute;left:345;top:6;height:1656;width:2;" filled="f" stroked="t" coordorigin="345,6" coordsize="0,1656" path="m345,6l345,1661e">
                <v:path arrowok="t"/>
                <v:fill on="f" focussize="0,0"/>
                <v:stroke weight="0.566929133858268pt" color="#231F20"/>
                <v:imagedata o:title=""/>
                <o:lock v:ext="edit"/>
              </v:shape>
            </v:group>
            <v:group id="_x0000_s1091" o:spid="_x0000_s1091" o:spt="203" style="position:absolute;left:163;top:6;height:1656;width:2;" coordorigin="163,6" coordsize="2,1656">
              <o:lock v:ext="edit"/>
              <v:shape id="_x0000_s1092" o:spid="_x0000_s1092" style="position:absolute;left:163;top:6;height:1656;width:2;" filled="f" stroked="t" coordorigin="163,6" coordsize="0,1656" path="m163,6l163,1661e">
                <v:path arrowok="t"/>
                <v:fill on="f" focussize="0,0"/>
                <v:stroke weight="0.566929133858268pt" color="#231F20"/>
                <v:imagedata o:title=""/>
                <o:lock v:ext="edit"/>
              </v:shape>
            </v:group>
            <w10:wrap type="none"/>
            <w10:anchorlock/>
          </v:group>
        </w:pict>
      </w:r>
    </w:p>
    <w:p w14:paraId="053ACE56">
      <w:pPr>
        <w:spacing w:before="0" w:line="240" w:lineRule="auto"/>
        <w:rPr>
          <w:rFonts w:ascii="Arial" w:hAnsi="Arial" w:eastAsia="Arial" w:cs="Arial"/>
          <w:sz w:val="20"/>
          <w:szCs w:val="20"/>
        </w:rPr>
      </w:pPr>
    </w:p>
    <w:p w14:paraId="12E87ECA">
      <w:pPr>
        <w:spacing w:before="0" w:line="240" w:lineRule="auto"/>
        <w:rPr>
          <w:rFonts w:ascii="Arial" w:hAnsi="Arial" w:eastAsia="Arial" w:cs="Arial"/>
          <w:sz w:val="20"/>
          <w:szCs w:val="20"/>
        </w:rPr>
      </w:pPr>
    </w:p>
    <w:p w14:paraId="12B26EBA">
      <w:pPr>
        <w:spacing w:before="1" w:line="240" w:lineRule="auto"/>
        <w:rPr>
          <w:rFonts w:ascii="Arial" w:hAnsi="Arial" w:eastAsia="Arial" w:cs="Arial"/>
          <w:sz w:val="21"/>
          <w:szCs w:val="21"/>
        </w:rPr>
      </w:pPr>
    </w:p>
    <w:p w14:paraId="1C2260DE">
      <w:pPr>
        <w:spacing w:line="2881" w:lineRule="exact"/>
        <w:ind w:left="3642" w:right="0" w:firstLine="0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position w:val="-57"/>
          <w:sz w:val="20"/>
          <w:szCs w:val="20"/>
        </w:rPr>
        <w:drawing>
          <wp:inline distT="0" distB="0" distL="0" distR="0">
            <wp:extent cx="1730375" cy="1829435"/>
            <wp:effectExtent l="0" t="0" r="0" b="0"/>
            <wp:docPr id="2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8.pn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0784" cy="1829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10" w:h="16840"/>
      <w:pgMar w:top="400" w:right="800" w:bottom="280" w:left="8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720"/>
  <w:evenAndOddHeaders w:val="1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2"/>
  </w:compat>
  <w:rsids>
    <w:rsidRoot w:val="00000000"/>
    <w:rsid w:val="6CBF1BB3"/>
    <w:rsid w:val="79F41F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831"/>
    </w:pPr>
    <w:rPr>
      <w:rFonts w:ascii="黑体" w:hAnsi="黑体" w:eastAsia="黑体"/>
      <w:sz w:val="36"/>
      <w:szCs w:val="36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8.pn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pn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/>
    <customShpInfo spid="_x0000_s1028"/>
    <customShpInfo spid="_x0000_s1030"/>
    <customShpInfo spid="_x0000_s1031"/>
    <customShpInfo spid="_x0000_s1029"/>
    <customShpInfo spid="_x0000_s1027"/>
    <customShpInfo spid="_x0000_s1032"/>
    <customShpInfo spid="_x0000_s1033"/>
    <customShpInfo spid="_x0000_s1035"/>
    <customShpInfo spid="_x0000_s1037"/>
    <customShpInfo spid="_x0000_s1038"/>
    <customShpInfo spid="_x0000_s1036"/>
    <customShpInfo spid="_x0000_s1034"/>
    <customShpInfo spid="_x0000_s1039"/>
    <customShpInfo spid="_x0000_s1041"/>
    <customShpInfo spid="_x0000_s1042"/>
    <customShpInfo spid="_x0000_s1040"/>
    <customShpInfo spid="_x0000_s1043"/>
    <customShpInfo spid="_x0000_s1044"/>
    <customShpInfo spid="_x0000_s1045"/>
    <customShpInfo spid="_x0000_s1047"/>
    <customShpInfo spid="_x0000_s1048"/>
    <customShpInfo spid="_x0000_s1046"/>
    <customShpInfo spid="_x0000_s1049"/>
    <customShpInfo spid="_x0000_s1051"/>
    <customShpInfo spid="_x0000_s1053"/>
    <customShpInfo spid="_x0000_s1054"/>
    <customShpInfo spid="_x0000_s1052"/>
    <customShpInfo spid="_x0000_s1050"/>
    <customShpInfo spid="_x0000_s1055"/>
    <customShpInfo spid="_x0000_s1056"/>
    <customShpInfo spid="_x0000_s1059"/>
    <customShpInfo spid="_x0000_s1058"/>
    <customShpInfo spid="_x0000_s1061"/>
    <customShpInfo spid="_x0000_s1060"/>
    <customShpInfo spid="_x0000_s1063"/>
    <customShpInfo spid="_x0000_s1062"/>
    <customShpInfo spid="_x0000_s1065"/>
    <customShpInfo spid="_x0000_s1064"/>
    <customShpInfo spid="_x0000_s1067"/>
    <customShpInfo spid="_x0000_s1066"/>
    <customShpInfo spid="_x0000_s1057"/>
    <customShpInfo spid="_x0000_s1070"/>
    <customShpInfo spid="_x0000_s1069"/>
    <customShpInfo spid="_x0000_s1072"/>
    <customShpInfo spid="_x0000_s1071"/>
    <customShpInfo spid="_x0000_s1074"/>
    <customShpInfo spid="_x0000_s1073"/>
    <customShpInfo spid="_x0000_s1068"/>
    <customShpInfo spid="_x0000_s1077"/>
    <customShpInfo spid="_x0000_s1076"/>
    <customShpInfo spid="_x0000_s1079"/>
    <customShpInfo spid="_x0000_s1078"/>
    <customShpInfo spid="_x0000_s1081"/>
    <customShpInfo spid="_x0000_s1080"/>
    <customShpInfo spid="_x0000_s1075"/>
    <customShpInfo spid="_x0000_s1084"/>
    <customShpInfo spid="_x0000_s1083"/>
    <customShpInfo spid="_x0000_s1086"/>
    <customShpInfo spid="_x0000_s1085"/>
    <customShpInfo spid="_x0000_s1088"/>
    <customShpInfo spid="_x0000_s1087"/>
    <customShpInfo spid="_x0000_s1090"/>
    <customShpInfo spid="_x0000_s1089"/>
    <customShpInfo spid="_x0000_s1092"/>
    <customShpInfo spid="_x0000_s1091"/>
    <customShpInfo spid="_x0000_s108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9</Pages>
  <Words>607</Words>
  <Characters>893</Characters>
  <TotalTime>2</TotalTime>
  <ScaleCrop>false</ScaleCrop>
  <LinksUpToDate>false</LinksUpToDate>
  <CharactersWithSpaces>939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2025-06-19T14:02:00Z</dcterms:created>
  <dc:creator>WIN</dc:creator>
  <cp:lastModifiedBy>不撞衫</cp:lastModifiedBy>
  <dcterms:modified xsi:type="dcterms:W3CDTF">2025-06-22T06:17:23Z</dcterms:modified>
  <dc:title>未命名 -1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2025-06-19T00:00:00Z</vt:filetime>
  </property>
  <property fmtid="{D5CDD505-2E9C-101B-9397-08002B2CF9AE}" pid="3" name="Creator">
    <vt:lpwstr>CorelDRAW X6</vt:lpwstr>
  </property>
  <property fmtid="{D5CDD505-2E9C-101B-9397-08002B2CF9AE}" pid="4" name="LastSaved">
    <vt:filetime>2025-06-19T00:00:00Z</vt:filetime>
  </property>
  <property fmtid="{D5CDD505-2E9C-101B-9397-08002B2CF9AE}" pid="5" name="KSOTemplateDocerSaveRecord">
    <vt:lpwstr>eyJoZGlkIjoiMDYyNWJhNmY1NGZkMDNiOTViZWU0ZjkxNTA1OGY4OGQiLCJ1c2VySWQiOiIyNDA2Nzg4MTUifQ==</vt:lpwstr>
  </property>
  <property fmtid="{D5CDD505-2E9C-101B-9397-08002B2CF9AE}" pid="6" name="KSOProductBuildVer">
    <vt:lpwstr>2052-12.1.0.21541</vt:lpwstr>
  </property>
  <property fmtid="{D5CDD505-2E9C-101B-9397-08002B2CF9AE}" pid="7" name="ICV">
    <vt:lpwstr>02892A5D21CD4059ADDB6A0E778A5C4C_12</vt:lpwstr>
  </property>
</Properties>
</file>