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C3604">
      <w:pPr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购买采购文件供应商登记表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89"/>
        <w:gridCol w:w="1813"/>
        <w:gridCol w:w="746"/>
        <w:gridCol w:w="686"/>
        <w:gridCol w:w="614"/>
        <w:gridCol w:w="2502"/>
      </w:tblGrid>
      <w:tr w14:paraId="03B5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072" w:type="dxa"/>
            <w:vAlign w:val="center"/>
          </w:tcPr>
          <w:p w14:paraId="7CE04CA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项目名称</w:t>
            </w:r>
          </w:p>
        </w:tc>
        <w:tc>
          <w:tcPr>
            <w:tcW w:w="6450" w:type="dxa"/>
            <w:gridSpan w:val="6"/>
            <w:vAlign w:val="center"/>
          </w:tcPr>
          <w:p w14:paraId="5A85CC73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Cs w:val="21"/>
                <w:lang w:val="en-US" w:eastAsia="zh-CN"/>
              </w:rPr>
              <w:t>同弓乡“上红线”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关庄桥</w:t>
            </w:r>
            <w:r>
              <w:rPr>
                <w:rFonts w:hint="default" w:ascii="宋体" w:hAnsi="宋体" w:eastAsia="宋体" w:cs="宋体"/>
                <w:b/>
                <w:color w:val="000000"/>
                <w:szCs w:val="21"/>
                <w:lang w:val="en-US" w:eastAsia="zh-CN"/>
              </w:rPr>
              <w:t>村路段安全文明改造项目</w:t>
            </w:r>
          </w:p>
        </w:tc>
      </w:tr>
      <w:tr w14:paraId="2A35D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072" w:type="dxa"/>
            <w:vAlign w:val="center"/>
          </w:tcPr>
          <w:p w14:paraId="2A7D5D2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项目编号</w:t>
            </w:r>
          </w:p>
        </w:tc>
        <w:tc>
          <w:tcPr>
            <w:tcW w:w="2648" w:type="dxa"/>
            <w:gridSpan w:val="3"/>
            <w:vAlign w:val="center"/>
          </w:tcPr>
          <w:p w14:paraId="7560C1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OBCG-2025-JPTGK06</w:t>
            </w:r>
            <w:bookmarkStart w:id="2" w:name="_GoBack"/>
            <w:bookmarkEnd w:id="2"/>
          </w:p>
        </w:tc>
        <w:tc>
          <w:tcPr>
            <w:tcW w:w="1300" w:type="dxa"/>
            <w:gridSpan w:val="2"/>
            <w:vAlign w:val="center"/>
          </w:tcPr>
          <w:p w14:paraId="61C908F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标  项</w:t>
            </w:r>
          </w:p>
        </w:tc>
        <w:tc>
          <w:tcPr>
            <w:tcW w:w="2502" w:type="dxa"/>
            <w:vAlign w:val="center"/>
          </w:tcPr>
          <w:p w14:paraId="0D7DD565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标项一</w:t>
            </w:r>
          </w:p>
        </w:tc>
      </w:tr>
      <w:tr w14:paraId="589E7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72" w:type="dxa"/>
            <w:vAlign w:val="center"/>
          </w:tcPr>
          <w:p w14:paraId="20F37A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投标单位名称</w:t>
            </w:r>
          </w:p>
        </w:tc>
        <w:tc>
          <w:tcPr>
            <w:tcW w:w="6450" w:type="dxa"/>
            <w:gridSpan w:val="6"/>
            <w:vAlign w:val="center"/>
          </w:tcPr>
          <w:p w14:paraId="3ED6B9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7FB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072" w:type="dxa"/>
            <w:vAlign w:val="center"/>
          </w:tcPr>
          <w:p w14:paraId="5539DB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项目联系人</w:t>
            </w:r>
          </w:p>
        </w:tc>
        <w:tc>
          <w:tcPr>
            <w:tcW w:w="2648" w:type="dxa"/>
            <w:gridSpan w:val="3"/>
            <w:vAlign w:val="center"/>
          </w:tcPr>
          <w:p w14:paraId="20FE138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4962E25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联系电话（必填）</w:t>
            </w:r>
          </w:p>
        </w:tc>
        <w:tc>
          <w:tcPr>
            <w:tcW w:w="2502" w:type="dxa"/>
            <w:vAlign w:val="center"/>
          </w:tcPr>
          <w:p w14:paraId="2CE3594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86E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72" w:type="dxa"/>
            <w:vAlign w:val="center"/>
          </w:tcPr>
          <w:p w14:paraId="4C3B5EC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手机号码（必填）</w:t>
            </w:r>
          </w:p>
        </w:tc>
        <w:tc>
          <w:tcPr>
            <w:tcW w:w="2648" w:type="dxa"/>
            <w:gridSpan w:val="3"/>
            <w:vAlign w:val="center"/>
          </w:tcPr>
          <w:p w14:paraId="512B32C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7A758FB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通讯地址</w:t>
            </w:r>
          </w:p>
        </w:tc>
        <w:tc>
          <w:tcPr>
            <w:tcW w:w="2502" w:type="dxa"/>
            <w:vAlign w:val="center"/>
          </w:tcPr>
          <w:p w14:paraId="55FBAC4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8B0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2" w:type="dxa"/>
            <w:vAlign w:val="center"/>
          </w:tcPr>
          <w:p w14:paraId="0F825B9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电子邮箱（必填）</w:t>
            </w:r>
          </w:p>
        </w:tc>
        <w:tc>
          <w:tcPr>
            <w:tcW w:w="2648" w:type="dxa"/>
            <w:gridSpan w:val="3"/>
            <w:vAlign w:val="center"/>
          </w:tcPr>
          <w:p w14:paraId="6490B37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00" w:type="dxa"/>
            <w:gridSpan w:val="2"/>
            <w:vAlign w:val="center"/>
          </w:tcPr>
          <w:p w14:paraId="183310D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获取采购文件日期</w:t>
            </w:r>
          </w:p>
        </w:tc>
        <w:tc>
          <w:tcPr>
            <w:tcW w:w="2502" w:type="dxa"/>
            <w:vAlign w:val="center"/>
          </w:tcPr>
          <w:p w14:paraId="3B0B06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5E3D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2" w:type="dxa"/>
            <w:vAlign w:val="center"/>
          </w:tcPr>
          <w:p w14:paraId="38627F1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开户银行</w:t>
            </w:r>
          </w:p>
        </w:tc>
        <w:tc>
          <w:tcPr>
            <w:tcW w:w="2648" w:type="dxa"/>
            <w:gridSpan w:val="3"/>
            <w:vAlign w:val="center"/>
          </w:tcPr>
          <w:p w14:paraId="39253EB9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16A0BA36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账   号</w:t>
            </w:r>
          </w:p>
        </w:tc>
        <w:tc>
          <w:tcPr>
            <w:tcW w:w="2502" w:type="dxa"/>
            <w:vAlign w:val="center"/>
          </w:tcPr>
          <w:p w14:paraId="2002BE64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</w:p>
        </w:tc>
      </w:tr>
      <w:tr w14:paraId="3FF11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2" w:type="dxa"/>
            <w:vAlign w:val="center"/>
          </w:tcPr>
          <w:p w14:paraId="388F77B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税    号</w:t>
            </w:r>
          </w:p>
        </w:tc>
        <w:tc>
          <w:tcPr>
            <w:tcW w:w="2648" w:type="dxa"/>
            <w:gridSpan w:val="3"/>
            <w:vAlign w:val="center"/>
          </w:tcPr>
          <w:p w14:paraId="22367DE4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04B97DD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标书售价</w:t>
            </w:r>
          </w:p>
        </w:tc>
        <w:tc>
          <w:tcPr>
            <w:tcW w:w="2502" w:type="dxa"/>
            <w:vAlign w:val="center"/>
          </w:tcPr>
          <w:p w14:paraId="1E8F220D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500元/份</w:t>
            </w:r>
          </w:p>
        </w:tc>
      </w:tr>
      <w:tr w14:paraId="51ED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22" w:type="dxa"/>
            <w:gridSpan w:val="7"/>
            <w:vAlign w:val="center"/>
          </w:tcPr>
          <w:p w14:paraId="213B1AEF"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报名须提交的资料</w:t>
            </w:r>
          </w:p>
        </w:tc>
      </w:tr>
      <w:tr w14:paraId="4471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2" w:type="dxa"/>
            <w:gridSpan w:val="7"/>
            <w:vAlign w:val="center"/>
          </w:tcPr>
          <w:p w14:paraId="082B592C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OLE_LINK12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有效期内的营业执照复印件【复印件加盖单位公章】；</w:t>
            </w:r>
          </w:p>
          <w:p w14:paraId="4503730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身份证明【格式见附件】及有效身份证件复印件（法人报名）【复印件加盖单位公章】）或附法定代表人身份证明的法定代表人授权委托书【格式见附件】及授权委托人有效身份证件复印件（委托人报名）【复印件加盖单位公章】；</w:t>
            </w:r>
          </w:p>
          <w:p w14:paraId="5DF0959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获取招标文件登记表【格式见公告附件】。</w:t>
            </w:r>
          </w:p>
          <w:p w14:paraId="665563D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注：以上资料复印件均须加盖公章</w:t>
            </w:r>
          </w:p>
        </w:tc>
      </w:tr>
      <w:tr w14:paraId="4918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8522" w:type="dxa"/>
            <w:gridSpan w:val="7"/>
            <w:vAlign w:val="center"/>
          </w:tcPr>
          <w:p w14:paraId="6D0FFC7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代理公司信息</w:t>
            </w:r>
          </w:p>
        </w:tc>
      </w:tr>
      <w:tr w14:paraId="1CB8D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61" w:type="dxa"/>
            <w:gridSpan w:val="2"/>
            <w:vAlign w:val="center"/>
          </w:tcPr>
          <w:p w14:paraId="32367F8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公司名称</w:t>
            </w:r>
          </w:p>
        </w:tc>
        <w:tc>
          <w:tcPr>
            <w:tcW w:w="6361" w:type="dxa"/>
            <w:gridSpan w:val="5"/>
            <w:vAlign w:val="center"/>
          </w:tcPr>
          <w:p w14:paraId="153E1B3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欧邦工程管理集团有限公司</w:t>
            </w:r>
          </w:p>
        </w:tc>
      </w:tr>
      <w:tr w14:paraId="646C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vAlign w:val="center"/>
          </w:tcPr>
          <w:p w14:paraId="5529751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公司地址</w:t>
            </w:r>
          </w:p>
        </w:tc>
        <w:tc>
          <w:tcPr>
            <w:tcW w:w="6361" w:type="dxa"/>
            <w:gridSpan w:val="5"/>
            <w:vAlign w:val="center"/>
          </w:tcPr>
          <w:p w14:paraId="70147546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  <w:t>常山县天马街道定阳南路世贸城22号楼三楼3359-3361</w:t>
            </w:r>
          </w:p>
        </w:tc>
      </w:tr>
      <w:tr w14:paraId="4E48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vAlign w:val="center"/>
          </w:tcPr>
          <w:p w14:paraId="52EFAF4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联系人</w:t>
            </w:r>
          </w:p>
        </w:tc>
        <w:tc>
          <w:tcPr>
            <w:tcW w:w="1813" w:type="dxa"/>
            <w:vAlign w:val="center"/>
          </w:tcPr>
          <w:p w14:paraId="55A47D70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张丽</w:t>
            </w:r>
          </w:p>
        </w:tc>
        <w:tc>
          <w:tcPr>
            <w:tcW w:w="1432" w:type="dxa"/>
            <w:gridSpan w:val="2"/>
            <w:vAlign w:val="center"/>
          </w:tcPr>
          <w:p w14:paraId="07E3D4E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联系电话</w:t>
            </w:r>
          </w:p>
        </w:tc>
        <w:tc>
          <w:tcPr>
            <w:tcW w:w="3116" w:type="dxa"/>
            <w:gridSpan w:val="2"/>
            <w:vAlign w:val="center"/>
          </w:tcPr>
          <w:p w14:paraId="11672DD6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13732502424</w:t>
            </w:r>
          </w:p>
        </w:tc>
      </w:tr>
    </w:tbl>
    <w:p w14:paraId="23B2C1C0">
      <w:pPr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▲注:1、以上资料包括此表填写完毕后，</w:t>
      </w:r>
      <w:r>
        <w:rPr>
          <w:rFonts w:hint="eastAsia" w:ascii="宋体" w:hAnsi="宋体" w:cs="宋体"/>
          <w:sz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lang w:val="en-US"/>
        </w:rPr>
        <w:t>现场</w:t>
      </w:r>
      <w:r>
        <w:rPr>
          <w:rFonts w:hint="eastAsia" w:ascii="宋体" w:hAnsi="宋体" w:cs="宋体"/>
          <w:sz w:val="24"/>
          <w:lang w:val="en-US" w:eastAsia="zh-CN"/>
        </w:rPr>
        <w:t>送达</w:t>
      </w:r>
      <w:r>
        <w:rPr>
          <w:rFonts w:hint="eastAsia" w:ascii="宋体" w:hAnsi="宋体" w:eastAsia="宋体" w:cs="宋体"/>
          <w:sz w:val="24"/>
          <w:lang w:val="en-US"/>
        </w:rPr>
        <w:t>或以邮寄方式或</w:t>
      </w:r>
      <w:r>
        <w:rPr>
          <w:rFonts w:hint="eastAsia" w:ascii="宋体" w:hAnsi="宋体" w:eastAsia="宋体" w:cs="宋体"/>
          <w:sz w:val="24"/>
          <w:lang w:val="en-US" w:eastAsia="zh-CN"/>
        </w:rPr>
        <w:t>报名资料</w:t>
      </w:r>
      <w:r>
        <w:rPr>
          <w:rFonts w:hint="eastAsia" w:ascii="宋体" w:hAnsi="宋体" w:cs="宋体"/>
          <w:sz w:val="24"/>
          <w:lang w:val="en-US" w:eastAsia="zh-CN"/>
        </w:rPr>
        <w:t>电子版发送到邮箱934982048@qq.com</w:t>
      </w:r>
      <w:r>
        <w:rPr>
          <w:rFonts w:hint="eastAsia" w:ascii="宋体" w:hAnsi="宋体" w:eastAsia="宋体" w:cs="宋体"/>
          <w:sz w:val="24"/>
        </w:rPr>
        <w:t>。</w:t>
      </w:r>
    </w:p>
    <w:p w14:paraId="6BF34B11">
      <w:pPr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fldChar w:fldCharType="begin"/>
      </w:r>
      <w:r>
        <w:rPr>
          <w:rFonts w:hint="eastAsia" w:ascii="宋体" w:hAnsi="宋体" w:eastAsia="宋体" w:cs="宋体"/>
          <w:sz w:val="24"/>
        </w:rPr>
        <w:instrText xml:space="preserve"> HYPERLINK "mailto:资料费一律采用支付宝的方式缴纳并备注公司名称及项目编号（支付宝【吴美娟15924096193】缴纳完毕后截图发至邮箱617535062@qq.com）。" </w:instrText>
      </w:r>
      <w:r>
        <w:rPr>
          <w:rFonts w:hint="eastAsia" w:ascii="宋体" w:hAnsi="宋体" w:eastAsia="宋体" w:cs="宋体"/>
          <w:sz w:val="24"/>
        </w:rPr>
        <w:fldChar w:fldCharType="separate"/>
      </w:r>
      <w:r>
        <w:rPr>
          <w:rFonts w:hint="eastAsia" w:ascii="宋体" w:hAnsi="宋体" w:eastAsia="宋体" w:cs="宋体"/>
          <w:sz w:val="24"/>
        </w:rPr>
        <w:t>资料费一律采用支付宝的方式缴纳并备注公司名称及项目编号（支付宝【</w:t>
      </w:r>
      <w:r>
        <w:rPr>
          <w:rFonts w:hint="eastAsia" w:ascii="宋体" w:hAnsi="宋体" w:cs="宋体"/>
          <w:sz w:val="24"/>
          <w:lang w:val="en-US" w:eastAsia="zh-CN"/>
        </w:rPr>
        <w:t>张丽 13732502424</w:t>
      </w:r>
      <w:r>
        <w:rPr>
          <w:rFonts w:hint="eastAsia" w:ascii="宋体" w:hAnsi="宋体" w:eastAsia="宋体" w:cs="宋体"/>
          <w:sz w:val="24"/>
        </w:rPr>
        <w:t>】缴纳完毕后截图发至邮箱</w:t>
      </w:r>
      <w:r>
        <w:rPr>
          <w:rFonts w:hint="eastAsia" w:ascii="宋体" w:hAnsi="宋体" w:cs="宋体"/>
          <w:sz w:val="24"/>
          <w:lang w:val="en-US" w:eastAsia="zh-CN"/>
        </w:rPr>
        <w:t>934982048</w:t>
      </w:r>
      <w:r>
        <w:rPr>
          <w:rFonts w:hint="eastAsia" w:ascii="宋体" w:hAnsi="宋体" w:eastAsia="宋体" w:cs="宋体"/>
          <w:sz w:val="24"/>
        </w:rPr>
        <w:t>@qq.com）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</w:rPr>
        <w:fldChar w:fldCharType="end"/>
      </w:r>
    </w:p>
    <w:p w14:paraId="4C81E3E2">
      <w:pPr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3、未缴纳资料费的供应商，不予发放采购文件</w:t>
      </w:r>
      <w:r>
        <w:rPr>
          <w:rFonts w:hint="eastAsia" w:ascii="宋体" w:hAnsi="宋体" w:cs="宋体"/>
          <w:sz w:val="24"/>
          <w:lang w:eastAsia="zh-CN"/>
        </w:rPr>
        <w:t>，其投标文件将被拒收</w:t>
      </w:r>
      <w:r>
        <w:rPr>
          <w:rFonts w:hint="eastAsia" w:ascii="宋体" w:hAnsi="宋体" w:eastAsia="宋体" w:cs="宋体"/>
          <w:sz w:val="24"/>
        </w:rPr>
        <w:t>。</w:t>
      </w:r>
    </w:p>
    <w:p w14:paraId="49B033E5">
      <w:pPr>
        <w:snapToGrid w:val="0"/>
        <w:spacing w:beforeLines="50" w:after="50"/>
        <w:jc w:val="left"/>
        <w:rPr>
          <w:rFonts w:hint="eastAsia" w:ascii="宋体" w:hAnsi="宋体" w:eastAsia="宋体" w:cs="宋体"/>
          <w:b/>
          <w:sz w:val="24"/>
        </w:rPr>
      </w:pPr>
    </w:p>
    <w:p w14:paraId="1CA2362F">
      <w:pPr>
        <w:snapToGrid w:val="0"/>
        <w:spacing w:beforeLines="50" w:after="50"/>
        <w:jc w:val="left"/>
        <w:rPr>
          <w:rFonts w:hint="eastAsia" w:ascii="宋体" w:hAnsi="宋体" w:eastAsia="宋体" w:cs="宋体"/>
          <w:b/>
          <w:sz w:val="24"/>
        </w:rPr>
      </w:pPr>
    </w:p>
    <w:p w14:paraId="11368DA2">
      <w:pPr>
        <w:pStyle w:val="2"/>
        <w:rPr>
          <w:rFonts w:hint="eastAsia"/>
        </w:rPr>
      </w:pPr>
    </w:p>
    <w:p w14:paraId="2A3DA5BD">
      <w:pPr>
        <w:snapToGrid w:val="0"/>
        <w:spacing w:beforeLines="50" w:after="50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附件1</w:t>
      </w:r>
    </w:p>
    <w:p w14:paraId="545C8F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</w:p>
    <w:p w14:paraId="23B719B7">
      <w:pPr>
        <w:widowControl/>
        <w:spacing w:line="420" w:lineRule="atLeast"/>
        <w:jc w:val="center"/>
        <w:outlineLvl w:val="2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  <w:t>法定代表人身份证明</w:t>
      </w:r>
    </w:p>
    <w:p w14:paraId="24AB1428">
      <w:pPr>
        <w:widowControl/>
        <w:spacing w:line="420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</w:pPr>
    </w:p>
    <w:p w14:paraId="3C288636">
      <w:pPr>
        <w:widowControl/>
        <w:spacing w:line="42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</w:p>
    <w:p w14:paraId="5B1C61CC">
      <w:pPr>
        <w:widowControl/>
        <w:spacing w:line="440" w:lineRule="exact"/>
        <w:ind w:firstLine="1077"/>
        <w:rPr>
          <w:rFonts w:hint="default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单位名称：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                 </w:t>
      </w:r>
    </w:p>
    <w:p w14:paraId="58C139CC">
      <w:pPr>
        <w:widowControl/>
        <w:spacing w:line="440" w:lineRule="exact"/>
        <w:ind w:firstLine="1077"/>
        <w:rPr>
          <w:rFonts w:hint="default" w:ascii="宋体" w:hAnsi="宋体" w:eastAsia="宋体" w:cs="宋体"/>
          <w:color w:val="000000"/>
          <w:kern w:val="0"/>
          <w:szCs w:val="21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单位性质：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                 </w:t>
      </w:r>
    </w:p>
    <w:p w14:paraId="7B43CE43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地址：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                     </w:t>
      </w:r>
    </w:p>
    <w:p w14:paraId="3FC16A5C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成立时间：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>年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>月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>日</w:t>
      </w:r>
    </w:p>
    <w:p w14:paraId="1B7B7B82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经营期限：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                 </w:t>
      </w:r>
    </w:p>
    <w:p w14:paraId="76828FFB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姓名：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性别：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</w:t>
      </w:r>
    </w:p>
    <w:p w14:paraId="5713BF98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年龄：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职务：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</w:t>
      </w:r>
    </w:p>
    <w:p w14:paraId="60C37134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系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（投标人名称）的法定代表人。</w:t>
      </w:r>
    </w:p>
    <w:p w14:paraId="16248E14">
      <w:pPr>
        <w:widowControl/>
        <w:spacing w:line="440" w:lineRule="exact"/>
        <w:ind w:firstLine="1077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特此证明。</w:t>
      </w:r>
    </w:p>
    <w:p w14:paraId="4F7A10E1">
      <w:pPr>
        <w:widowControl/>
        <w:spacing w:line="420" w:lineRule="atLeas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79ACF789">
      <w:pPr>
        <w:widowControl/>
        <w:spacing w:line="420" w:lineRule="atLeas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3AEC22FA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投标人：（盖单位章）</w:t>
      </w:r>
    </w:p>
    <w:p w14:paraId="77840213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</w:p>
    <w:p w14:paraId="23B25066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日</w:t>
      </w:r>
    </w:p>
    <w:p w14:paraId="2D497622">
      <w:pPr>
        <w:spacing w:line="500" w:lineRule="exact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color w:val="000000"/>
          <w:kern w:val="0"/>
          <w:szCs w:val="21"/>
          <w:highlight w:val="none"/>
        </w:rPr>
        <w:t>后附法定代表人身份证复印件：</w:t>
      </w:r>
    </w:p>
    <w:p w14:paraId="42EFA113">
      <w:pPr>
        <w:snapToGrid w:val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" w:name="法定代表人授权委托书"/>
      <w:r>
        <w:rPr>
          <w:rFonts w:hint="eastAsia" w:ascii="宋体" w:hAnsi="宋体" w:eastAsia="宋体" w:cs="宋体"/>
          <w:b/>
          <w:sz w:val="24"/>
        </w:rPr>
        <w:br w:type="page"/>
      </w:r>
      <w:r>
        <w:rPr>
          <w:rFonts w:hint="eastAsia" w:ascii="宋体" w:hAnsi="宋体" w:eastAsia="宋体" w:cs="宋体"/>
          <w:b/>
          <w:sz w:val="24"/>
        </w:rPr>
        <w:t>附件1-2</w:t>
      </w:r>
      <w:bookmarkEnd w:id="1"/>
    </w:p>
    <w:p w14:paraId="0405EC27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6AFF9B3">
      <w:pPr>
        <w:widowControl/>
        <w:spacing w:line="420" w:lineRule="atLeast"/>
        <w:jc w:val="center"/>
        <w:outlineLvl w:val="2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  <w:t>法定代表人授权委托书</w:t>
      </w:r>
    </w:p>
    <w:p w14:paraId="1A8CBACA">
      <w:pPr>
        <w:widowControl/>
        <w:spacing w:line="420" w:lineRule="atLeast"/>
        <w:ind w:left="12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</w:p>
    <w:p w14:paraId="15EE7E1F">
      <w:pPr>
        <w:widowControl/>
        <w:spacing w:line="460" w:lineRule="exact"/>
        <w:ind w:left="120" w:firstLine="482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本授权书声明：我（法人代表姓名、职务）是（单位名称）的法人代表，现代表本单位授权（被授权人的姓名、职务）为本单位的合法代理人，就参加（项目名称）（项目编号）公开招标的投标、签订合同以及合同的执行、完成和服务，及以本单位名义处理一切与之有关的事务。</w:t>
      </w:r>
    </w:p>
    <w:p w14:paraId="74CB5527">
      <w:pPr>
        <w:widowControl/>
        <w:spacing w:line="460" w:lineRule="exact"/>
        <w:ind w:firstLine="482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本授权书于年月日签字生效，特此声明。</w:t>
      </w:r>
    </w:p>
    <w:p w14:paraId="2ABBC9AC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0F2B8156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38DC34E4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0BB75DA6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147AF489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4CCB6D77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法人代表（签字）</w:t>
      </w:r>
    </w:p>
    <w:p w14:paraId="0B7D3DCD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授权委托人（签字）</w:t>
      </w:r>
    </w:p>
    <w:p w14:paraId="0A3B7DB9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>单位名称（公章）</w:t>
      </w:r>
    </w:p>
    <w:p w14:paraId="62D5C94D">
      <w:pPr>
        <w:widowControl/>
        <w:spacing w:line="360" w:lineRule="auto"/>
        <w:ind w:firstLine="6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  <w:t>日期：</w:t>
      </w:r>
      <w:r>
        <w:rPr>
          <w:rFonts w:hint="eastAsia" w:ascii="宋体" w:hAnsi="宋体" w:cs="宋体"/>
          <w:b/>
          <w:bCs/>
          <w:color w:val="00000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  <w:t>年</w:t>
      </w:r>
      <w:r>
        <w:rPr>
          <w:rFonts w:hint="eastAsia" w:ascii="宋体" w:hAnsi="宋体" w:cs="宋体"/>
          <w:b/>
          <w:bCs/>
          <w:color w:val="00000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  <w:t>月</w:t>
      </w:r>
      <w:r>
        <w:rPr>
          <w:rFonts w:hint="eastAsia" w:ascii="宋体" w:hAnsi="宋体" w:cs="宋体"/>
          <w:b/>
          <w:bCs/>
          <w:color w:val="000000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  <w:t>日</w:t>
      </w:r>
    </w:p>
    <w:p w14:paraId="18DE1F27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 w14:paraId="3489B3DA">
      <w:pPr>
        <w:spacing w:line="500" w:lineRule="exact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color w:val="000000"/>
          <w:kern w:val="0"/>
          <w:szCs w:val="21"/>
          <w:highlight w:val="none"/>
        </w:rPr>
        <w:t>后附委托代理人身份证复印件：</w:t>
      </w:r>
    </w:p>
    <w:p w14:paraId="48AE3B56">
      <w:pPr>
        <w:spacing w:line="500" w:lineRule="exact"/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FAC92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MyMDQ4NGE5MjNmZTlhYjE1NzM3YWY1OGU1YjExNTkifQ=="/>
  </w:docVars>
  <w:rsids>
    <w:rsidRoot w:val="55A814F3"/>
    <w:rsid w:val="000307C7"/>
    <w:rsid w:val="0004072E"/>
    <w:rsid w:val="0012285E"/>
    <w:rsid w:val="00170B00"/>
    <w:rsid w:val="00191D93"/>
    <w:rsid w:val="001D7752"/>
    <w:rsid w:val="002079A7"/>
    <w:rsid w:val="00236C35"/>
    <w:rsid w:val="00252A24"/>
    <w:rsid w:val="002549F7"/>
    <w:rsid w:val="00291B4B"/>
    <w:rsid w:val="00391019"/>
    <w:rsid w:val="003D559B"/>
    <w:rsid w:val="00467E83"/>
    <w:rsid w:val="004F4B8C"/>
    <w:rsid w:val="0053601E"/>
    <w:rsid w:val="00572926"/>
    <w:rsid w:val="005954E2"/>
    <w:rsid w:val="00646907"/>
    <w:rsid w:val="006701EE"/>
    <w:rsid w:val="006805A5"/>
    <w:rsid w:val="006C5741"/>
    <w:rsid w:val="006E46FD"/>
    <w:rsid w:val="00722428"/>
    <w:rsid w:val="007234BD"/>
    <w:rsid w:val="007C5220"/>
    <w:rsid w:val="007F70CD"/>
    <w:rsid w:val="00806190"/>
    <w:rsid w:val="009712AA"/>
    <w:rsid w:val="00985BD0"/>
    <w:rsid w:val="00986FA7"/>
    <w:rsid w:val="00996BC9"/>
    <w:rsid w:val="009B753C"/>
    <w:rsid w:val="009D71AC"/>
    <w:rsid w:val="00A15B3F"/>
    <w:rsid w:val="00A25950"/>
    <w:rsid w:val="00A83D74"/>
    <w:rsid w:val="00AA2BB1"/>
    <w:rsid w:val="00B5183F"/>
    <w:rsid w:val="00B81904"/>
    <w:rsid w:val="00B83185"/>
    <w:rsid w:val="00BD3B53"/>
    <w:rsid w:val="00CC3349"/>
    <w:rsid w:val="00D91F78"/>
    <w:rsid w:val="00DC2B9F"/>
    <w:rsid w:val="00E973EC"/>
    <w:rsid w:val="00EB2635"/>
    <w:rsid w:val="00EC3FCE"/>
    <w:rsid w:val="00F33743"/>
    <w:rsid w:val="00F61CA7"/>
    <w:rsid w:val="00FD493D"/>
    <w:rsid w:val="03017423"/>
    <w:rsid w:val="06222919"/>
    <w:rsid w:val="07C25324"/>
    <w:rsid w:val="0CB83741"/>
    <w:rsid w:val="0CC1506B"/>
    <w:rsid w:val="0DE600F0"/>
    <w:rsid w:val="0E7A64D8"/>
    <w:rsid w:val="0F1E1BCA"/>
    <w:rsid w:val="0FAB1949"/>
    <w:rsid w:val="109123D8"/>
    <w:rsid w:val="10F756F9"/>
    <w:rsid w:val="12981FD2"/>
    <w:rsid w:val="18C86C6D"/>
    <w:rsid w:val="19731EF0"/>
    <w:rsid w:val="19BA051F"/>
    <w:rsid w:val="1A417EF3"/>
    <w:rsid w:val="1C4C6224"/>
    <w:rsid w:val="1FB67A1A"/>
    <w:rsid w:val="236D620B"/>
    <w:rsid w:val="23CE4A99"/>
    <w:rsid w:val="278E6B40"/>
    <w:rsid w:val="2EF95059"/>
    <w:rsid w:val="2F850C5E"/>
    <w:rsid w:val="307341E3"/>
    <w:rsid w:val="30E80C2B"/>
    <w:rsid w:val="320A74D6"/>
    <w:rsid w:val="349C2C13"/>
    <w:rsid w:val="34ED729D"/>
    <w:rsid w:val="3A825751"/>
    <w:rsid w:val="3AB92CB0"/>
    <w:rsid w:val="3AC631E1"/>
    <w:rsid w:val="3C531FE6"/>
    <w:rsid w:val="3E0F7CA7"/>
    <w:rsid w:val="42B24CF8"/>
    <w:rsid w:val="438058BA"/>
    <w:rsid w:val="44601A7E"/>
    <w:rsid w:val="4589502A"/>
    <w:rsid w:val="46F7008E"/>
    <w:rsid w:val="49F57910"/>
    <w:rsid w:val="4B007587"/>
    <w:rsid w:val="4B4635A6"/>
    <w:rsid w:val="4D620DA3"/>
    <w:rsid w:val="4DDB619B"/>
    <w:rsid w:val="4EA81288"/>
    <w:rsid w:val="4F277914"/>
    <w:rsid w:val="4F2F260B"/>
    <w:rsid w:val="50005EE5"/>
    <w:rsid w:val="52C1322E"/>
    <w:rsid w:val="532F76D8"/>
    <w:rsid w:val="545A4568"/>
    <w:rsid w:val="55A814F3"/>
    <w:rsid w:val="569E5120"/>
    <w:rsid w:val="576868CC"/>
    <w:rsid w:val="57826E9B"/>
    <w:rsid w:val="57C4724A"/>
    <w:rsid w:val="593B198C"/>
    <w:rsid w:val="59634AD0"/>
    <w:rsid w:val="5A47079F"/>
    <w:rsid w:val="5C185905"/>
    <w:rsid w:val="5C1F62CC"/>
    <w:rsid w:val="63EB5601"/>
    <w:rsid w:val="64927A87"/>
    <w:rsid w:val="674E6E2A"/>
    <w:rsid w:val="676D6889"/>
    <w:rsid w:val="68172472"/>
    <w:rsid w:val="6D7307E1"/>
    <w:rsid w:val="6E000297"/>
    <w:rsid w:val="6F4B4671"/>
    <w:rsid w:val="6F691275"/>
    <w:rsid w:val="73272214"/>
    <w:rsid w:val="76CD07B1"/>
    <w:rsid w:val="78754C70"/>
    <w:rsid w:val="798C6087"/>
    <w:rsid w:val="7B793F95"/>
    <w:rsid w:val="7D11133F"/>
    <w:rsid w:val="7EB6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" w:semiHidden="0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qFormat="1" w:unhideWhenUsed="0" w:uiPriority="0" w:semiHidden="0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iPriority="99" w:semiHidden="0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4"/>
    <w:qFormat/>
    <w:locked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locked/>
    <w:uiPriority w:val="0"/>
    <w:pPr>
      <w:tabs>
        <w:tab w:val="left" w:pos="900"/>
      </w:tabs>
      <w:ind w:firstLine="420"/>
    </w:pPr>
  </w:style>
  <w:style w:type="paragraph" w:styleId="3">
    <w:name w:val="Body Text Indent"/>
    <w:basedOn w:val="1"/>
    <w:next w:val="4"/>
    <w:link w:val="19"/>
    <w:qFormat/>
    <w:uiPriority w:val="99"/>
    <w:pPr>
      <w:tabs>
        <w:tab w:val="left" w:pos="900"/>
      </w:tabs>
      <w:autoSpaceDE w:val="0"/>
      <w:autoSpaceDN w:val="0"/>
      <w:adjustRightInd w:val="0"/>
      <w:spacing w:line="540" w:lineRule="exact"/>
      <w:ind w:firstLine="561"/>
    </w:pPr>
    <w:rPr>
      <w:rFonts w:ascii="仿宋_GB2312" w:eastAsia="仿宋_GB2312"/>
      <w:sz w:val="28"/>
      <w:szCs w:val="28"/>
      <w:lang w:val="zh-CN"/>
    </w:rPr>
  </w:style>
  <w:style w:type="paragraph" w:styleId="4">
    <w:name w:val="Normal Indent"/>
    <w:basedOn w:val="1"/>
    <w:unhideWhenUsed/>
    <w:qFormat/>
    <w:locked/>
    <w:uiPriority w:val="99"/>
    <w:pPr>
      <w:adjustRightInd w:val="0"/>
      <w:spacing w:line="312" w:lineRule="atLeast"/>
      <w:ind w:firstLine="420"/>
    </w:pPr>
    <w:rPr>
      <w:rFonts w:ascii="Calibri" w:hAnsi="Calibri" w:eastAsia="宋体" w:cs="黑体"/>
      <w:szCs w:val="22"/>
    </w:rPr>
  </w:style>
  <w:style w:type="paragraph" w:styleId="6">
    <w:name w:val="toa heading"/>
    <w:basedOn w:val="1"/>
    <w:next w:val="1"/>
    <w:qFormat/>
    <w:locked/>
    <w:uiPriority w:val="0"/>
    <w:pPr>
      <w:spacing w:before="120"/>
    </w:pPr>
    <w:rPr>
      <w:rFonts w:ascii="Arial" w:hAnsi="Arial" w:eastAsia="仿宋_GB2312" w:cs="Arial"/>
      <w:b/>
      <w:bCs/>
      <w:color w:val="000000"/>
      <w:kern w:val="0"/>
      <w:sz w:val="24"/>
      <w:szCs w:val="21"/>
    </w:rPr>
  </w:style>
  <w:style w:type="paragraph" w:styleId="7">
    <w:name w:val="Body Text"/>
    <w:basedOn w:val="1"/>
    <w:next w:val="1"/>
    <w:unhideWhenUsed/>
    <w:qFormat/>
    <w:locked/>
    <w:uiPriority w:val="99"/>
    <w:pPr>
      <w:spacing w:after="120"/>
    </w:pPr>
  </w:style>
  <w:style w:type="paragraph" w:styleId="8">
    <w:name w:val="Plain Text"/>
    <w:basedOn w:val="1"/>
    <w:link w:val="20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2">
    <w:name w:val="Body Text First Indent"/>
    <w:basedOn w:val="7"/>
    <w:next w:val="1"/>
    <w:qFormat/>
    <w:locked/>
    <w:uiPriority w:val="0"/>
    <w:pPr>
      <w:ind w:firstLine="420" w:firstLineChars="100"/>
    </w:pPr>
    <w:rPr>
      <w:kern w:val="2"/>
      <w:sz w:val="21"/>
    </w:rPr>
  </w:style>
  <w:style w:type="table" w:styleId="14">
    <w:name w:val="Table Grid"/>
    <w:basedOn w:val="1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qFormat/>
    <w:uiPriority w:val="99"/>
    <w:rPr>
      <w:rFonts w:cs="Times New Roman"/>
      <w:color w:val="0000FF"/>
      <w:u w:val="single"/>
    </w:rPr>
  </w:style>
  <w:style w:type="paragraph" w:customStyle="1" w:styleId="17">
    <w:name w:val="xl53"/>
    <w:basedOn w:val="1"/>
    <w:next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 w:line="100" w:lineRule="exact"/>
      <w:jc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9">
    <w:name w:val="Body Text Indent Char"/>
    <w:basedOn w:val="15"/>
    <w:link w:val="3"/>
    <w:semiHidden/>
    <w:qFormat/>
    <w:locked/>
    <w:uiPriority w:val="99"/>
    <w:rPr>
      <w:rFonts w:ascii="Calibri" w:hAnsi="Calibri" w:cs="Times New Roman"/>
      <w:sz w:val="24"/>
      <w:szCs w:val="24"/>
    </w:rPr>
  </w:style>
  <w:style w:type="character" w:customStyle="1" w:styleId="20">
    <w:name w:val="Plain Text Char"/>
    <w:basedOn w:val="15"/>
    <w:link w:val="8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21">
    <w:name w:val="Header Char"/>
    <w:basedOn w:val="15"/>
    <w:link w:val="10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2">
    <w:name w:val="Footer Char"/>
    <w:basedOn w:val="15"/>
    <w:link w:val="9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15"/>
    <w:basedOn w:val="15"/>
    <w:qFormat/>
    <w:uiPriority w:val="0"/>
    <w:rPr>
      <w:rFonts w:hint="default" w:ascii="Calibri" w:hAnsi="Calibri" w:eastAsia="宋体" w:cs="Times New Roman"/>
      <w:kern w:val="2"/>
      <w:sz w:val="21"/>
      <w:szCs w:val="21"/>
    </w:rPr>
  </w:style>
  <w:style w:type="character" w:customStyle="1" w:styleId="24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3</Pages>
  <Words>769</Words>
  <Characters>853</Characters>
  <Lines>0</Lines>
  <Paragraphs>0</Paragraphs>
  <TotalTime>0</TotalTime>
  <ScaleCrop>false</ScaleCrop>
  <LinksUpToDate>false</LinksUpToDate>
  <CharactersWithSpaces>1152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2017-12-13T08:10:00Z</dcterms:created>
  <dc:creator>嗨起来</dc:creator>
  <cp:lastModifiedBy>Administrator</cp:lastModifiedBy>
  <cp:lastPrinted>2021-01-15T03:21:00Z</cp:lastPrinted>
  <dcterms:modified xsi:type="dcterms:W3CDTF">2025-06-06T09:36:34Z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EE52026089BD4AAF86CEB754D3D9C126</vt:lpwstr>
  </property>
  <property fmtid="{D5CDD505-2E9C-101B-9397-08002B2CF9AE}" pid="4" name="KSOTemplateDocerSaveRecord">
    <vt:lpwstr>eyJoZGlkIjoiM2MyMDQ4NGE5MjNmZTlhYjE1NzM3YWY1OGU1YjExNTkiLCJ1c2VySWQiOiIyMjE5NDUyNTYifQ==</vt:lpwstr>
  </property>
</Properties>
</file>